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E2" w:rsidRPr="008B037F" w:rsidRDefault="003951E2" w:rsidP="008B037F">
      <w:pPr>
        <w:spacing w:afterLines="50"/>
        <w:ind w:leftChars="-202" w:left="-424"/>
        <w:rPr>
          <w:rFonts w:ascii="仿宋" w:eastAsia="仿宋" w:hAnsi="仿宋"/>
          <w:sz w:val="32"/>
          <w:szCs w:val="32"/>
        </w:rPr>
      </w:pPr>
      <w:r w:rsidRPr="008B037F">
        <w:rPr>
          <w:rFonts w:ascii="仿宋" w:eastAsia="仿宋" w:hAnsi="仿宋" w:hint="eastAsia"/>
          <w:sz w:val="32"/>
          <w:szCs w:val="32"/>
        </w:rPr>
        <w:t>附件</w:t>
      </w:r>
      <w:r w:rsidRPr="008B037F">
        <w:rPr>
          <w:rFonts w:ascii="仿宋" w:eastAsia="仿宋" w:hAnsi="仿宋"/>
          <w:sz w:val="32"/>
          <w:szCs w:val="32"/>
        </w:rPr>
        <w:t>7</w:t>
      </w:r>
    </w:p>
    <w:p w:rsidR="003951E2" w:rsidRDefault="003951E2" w:rsidP="008B037F">
      <w:pPr>
        <w:spacing w:afterLines="50"/>
        <w:ind w:leftChars="-202" w:left="-424"/>
        <w:jc w:val="center"/>
        <w:rPr>
          <w:rFonts w:ascii="黑体" w:eastAsia="黑体" w:hAnsi="黑体"/>
          <w:sz w:val="32"/>
          <w:szCs w:val="32"/>
        </w:rPr>
      </w:pPr>
      <w:r w:rsidRPr="00A258B5">
        <w:rPr>
          <w:rFonts w:ascii="黑体" w:eastAsia="黑体" w:hAnsi="黑体" w:hint="eastAsia"/>
          <w:sz w:val="32"/>
          <w:szCs w:val="32"/>
        </w:rPr>
        <w:t>海南省义务教育家庭经济困难学生生活补助申请表</w:t>
      </w:r>
    </w:p>
    <w:p w:rsidR="003951E2" w:rsidRDefault="003951E2" w:rsidP="008B037F">
      <w:pPr>
        <w:spacing w:afterLines="50"/>
        <w:ind w:leftChars="-202" w:left="-424"/>
        <w:jc w:val="center"/>
      </w:pPr>
      <w:r w:rsidRPr="00B325EF">
        <w:rPr>
          <w:rFonts w:hint="eastAsia"/>
        </w:rPr>
        <w:t>学校名称：</w:t>
      </w:r>
      <w:r>
        <w:t>_____________________</w:t>
      </w:r>
      <w:r>
        <w:tab/>
      </w:r>
      <w:r w:rsidRPr="00B325EF">
        <w:rPr>
          <w:rFonts w:hint="eastAsia"/>
        </w:rPr>
        <w:t>年级：</w:t>
      </w:r>
      <w:r>
        <w:t>______________________</w:t>
      </w:r>
      <w:r>
        <w:tab/>
      </w:r>
      <w:r w:rsidRPr="00B325EF">
        <w:rPr>
          <w:rFonts w:hint="eastAsia"/>
        </w:rPr>
        <w:t>班级：</w:t>
      </w:r>
      <w:r>
        <w:t>_________________</w:t>
      </w:r>
    </w:p>
    <w:tbl>
      <w:tblPr>
        <w:tblW w:w="10905" w:type="dxa"/>
        <w:jc w:val="center"/>
        <w:tblInd w:w="-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00"/>
        <w:gridCol w:w="1134"/>
        <w:gridCol w:w="847"/>
        <w:gridCol w:w="979"/>
        <w:gridCol w:w="654"/>
        <w:gridCol w:w="644"/>
        <w:gridCol w:w="1120"/>
        <w:gridCol w:w="713"/>
        <w:gridCol w:w="690"/>
        <w:gridCol w:w="1134"/>
        <w:gridCol w:w="1690"/>
      </w:tblGrid>
      <w:tr w:rsidR="003951E2" w:rsidRPr="00B0539C" w:rsidTr="00B0539C">
        <w:trPr>
          <w:trHeight w:val="321"/>
          <w:jc w:val="center"/>
        </w:trPr>
        <w:tc>
          <w:tcPr>
            <w:tcW w:w="1300" w:type="dxa"/>
            <w:vMerge w:val="restart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学生本人基本情况</w:t>
            </w:r>
          </w:p>
        </w:tc>
        <w:tc>
          <w:tcPr>
            <w:tcW w:w="1134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847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979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性别</w:t>
            </w:r>
          </w:p>
        </w:tc>
        <w:tc>
          <w:tcPr>
            <w:tcW w:w="654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644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1120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713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民族</w:t>
            </w:r>
          </w:p>
        </w:tc>
        <w:tc>
          <w:tcPr>
            <w:tcW w:w="690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951E2" w:rsidRPr="00B0539C" w:rsidRDefault="003951E2" w:rsidP="00B0539C">
            <w:pPr>
              <w:jc w:val="center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监护人</w:t>
            </w:r>
          </w:p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联系方式</w:t>
            </w:r>
          </w:p>
        </w:tc>
        <w:tc>
          <w:tcPr>
            <w:tcW w:w="1690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</w:tr>
      <w:tr w:rsidR="003951E2" w:rsidRPr="00B0539C" w:rsidTr="00B0539C">
        <w:trPr>
          <w:trHeight w:val="321"/>
          <w:jc w:val="center"/>
        </w:trPr>
        <w:tc>
          <w:tcPr>
            <w:tcW w:w="130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951E2" w:rsidRPr="00B0539C" w:rsidRDefault="003951E2" w:rsidP="00B0539C">
            <w:pPr>
              <w:jc w:val="center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身份证</w:t>
            </w:r>
          </w:p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号码</w:t>
            </w:r>
          </w:p>
        </w:tc>
        <w:tc>
          <w:tcPr>
            <w:tcW w:w="1826" w:type="dxa"/>
            <w:gridSpan w:val="2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654" w:type="dxa"/>
            <w:vAlign w:val="center"/>
          </w:tcPr>
          <w:p w:rsidR="003951E2" w:rsidRPr="00B0539C" w:rsidRDefault="003951E2" w:rsidP="00B0539C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户籍</w:t>
            </w:r>
          </w:p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地址</w:t>
            </w:r>
          </w:p>
        </w:tc>
        <w:tc>
          <w:tcPr>
            <w:tcW w:w="1764" w:type="dxa"/>
            <w:gridSpan w:val="2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713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入学时间</w:t>
            </w:r>
          </w:p>
        </w:tc>
        <w:tc>
          <w:tcPr>
            <w:tcW w:w="3514" w:type="dxa"/>
            <w:gridSpan w:val="3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</w:tr>
      <w:tr w:rsidR="003951E2" w:rsidRPr="00B0539C" w:rsidTr="00B0539C">
        <w:trPr>
          <w:trHeight w:val="321"/>
          <w:jc w:val="center"/>
        </w:trPr>
        <w:tc>
          <w:tcPr>
            <w:tcW w:w="130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家庭人口数</w:t>
            </w:r>
          </w:p>
        </w:tc>
        <w:tc>
          <w:tcPr>
            <w:tcW w:w="1826" w:type="dxa"/>
            <w:gridSpan w:val="2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654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现住址</w:t>
            </w:r>
          </w:p>
        </w:tc>
        <w:tc>
          <w:tcPr>
            <w:tcW w:w="1764" w:type="dxa"/>
            <w:gridSpan w:val="2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713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户口</w:t>
            </w:r>
          </w:p>
        </w:tc>
        <w:tc>
          <w:tcPr>
            <w:tcW w:w="3514" w:type="dxa"/>
            <w:gridSpan w:val="3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□城镇</w:t>
            </w:r>
            <w:r w:rsidRPr="00B0539C">
              <w:rPr>
                <w:rFonts w:ascii="宋体" w:hAnsi="宋体" w:cs="宋体"/>
                <w:kern w:val="0"/>
                <w:szCs w:val="21"/>
              </w:rPr>
              <w:t xml:space="preserve">    </w:t>
            </w:r>
            <w:r w:rsidRPr="00B0539C">
              <w:rPr>
                <w:rFonts w:ascii="宋体" w:hAnsi="宋体" w:cs="宋体" w:hint="eastAsia"/>
                <w:kern w:val="0"/>
                <w:szCs w:val="21"/>
              </w:rPr>
              <w:t>□农村</w:t>
            </w:r>
          </w:p>
        </w:tc>
      </w:tr>
      <w:tr w:rsidR="003951E2" w:rsidRPr="00B0539C" w:rsidTr="00B0539C">
        <w:trPr>
          <w:trHeight w:val="321"/>
          <w:jc w:val="center"/>
        </w:trPr>
        <w:tc>
          <w:tcPr>
            <w:tcW w:w="1300" w:type="dxa"/>
            <w:vMerge w:val="restart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寄宿生家庭经济困难类型</w:t>
            </w:r>
          </w:p>
        </w:tc>
        <w:tc>
          <w:tcPr>
            <w:tcW w:w="5378" w:type="dxa"/>
            <w:gridSpan w:val="6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建档立卡贫困家庭学生：□是</w:t>
            </w:r>
          </w:p>
        </w:tc>
        <w:tc>
          <w:tcPr>
            <w:tcW w:w="2537" w:type="dxa"/>
            <w:gridSpan w:val="3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孤儿：□是</w:t>
            </w:r>
          </w:p>
        </w:tc>
        <w:tc>
          <w:tcPr>
            <w:tcW w:w="1690" w:type="dxa"/>
            <w:vMerge w:val="restart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提供家庭经济困难类型证件原件给学校核实，复印件备案</w:t>
            </w:r>
          </w:p>
        </w:tc>
      </w:tr>
      <w:tr w:rsidR="003951E2" w:rsidRPr="00B0539C" w:rsidTr="00B0539C">
        <w:trPr>
          <w:trHeight w:val="321"/>
          <w:jc w:val="center"/>
        </w:trPr>
        <w:tc>
          <w:tcPr>
            <w:tcW w:w="130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5378" w:type="dxa"/>
            <w:gridSpan w:val="6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城乡最低生活保障家庭学生：□是</w:t>
            </w:r>
          </w:p>
        </w:tc>
        <w:tc>
          <w:tcPr>
            <w:tcW w:w="2537" w:type="dxa"/>
            <w:gridSpan w:val="3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事实无人抚养儿童：□是</w:t>
            </w:r>
          </w:p>
        </w:tc>
        <w:tc>
          <w:tcPr>
            <w:tcW w:w="169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</w:tr>
      <w:tr w:rsidR="003951E2" w:rsidRPr="00B0539C" w:rsidTr="00B0539C">
        <w:trPr>
          <w:trHeight w:val="321"/>
          <w:jc w:val="center"/>
        </w:trPr>
        <w:tc>
          <w:tcPr>
            <w:tcW w:w="130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5378" w:type="dxa"/>
            <w:gridSpan w:val="6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城乡特困救助供养学生：□是</w:t>
            </w:r>
          </w:p>
        </w:tc>
        <w:tc>
          <w:tcPr>
            <w:tcW w:w="2537" w:type="dxa"/>
            <w:gridSpan w:val="3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困难职工家庭子女：□是</w:t>
            </w:r>
          </w:p>
        </w:tc>
        <w:tc>
          <w:tcPr>
            <w:tcW w:w="169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</w:tr>
      <w:tr w:rsidR="003951E2" w:rsidRPr="00B0539C" w:rsidTr="00B0539C">
        <w:trPr>
          <w:trHeight w:val="334"/>
          <w:jc w:val="center"/>
        </w:trPr>
        <w:tc>
          <w:tcPr>
            <w:tcW w:w="130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5378" w:type="dxa"/>
            <w:gridSpan w:val="6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家庭经济困难残疾学生及残疾人子女：□是</w:t>
            </w:r>
          </w:p>
        </w:tc>
        <w:tc>
          <w:tcPr>
            <w:tcW w:w="2537" w:type="dxa"/>
            <w:gridSpan w:val="3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烈士子女：□是</w:t>
            </w:r>
          </w:p>
        </w:tc>
        <w:tc>
          <w:tcPr>
            <w:tcW w:w="169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</w:tr>
      <w:tr w:rsidR="003951E2" w:rsidRPr="00B0539C" w:rsidTr="00B0539C">
        <w:trPr>
          <w:trHeight w:val="334"/>
          <w:jc w:val="center"/>
        </w:trPr>
        <w:tc>
          <w:tcPr>
            <w:tcW w:w="130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5378" w:type="dxa"/>
            <w:gridSpan w:val="6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城乡低收入家庭学生：□是</w:t>
            </w:r>
          </w:p>
        </w:tc>
        <w:tc>
          <w:tcPr>
            <w:tcW w:w="2537" w:type="dxa"/>
            <w:gridSpan w:val="3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因公牺牲军人子女：□是</w:t>
            </w:r>
          </w:p>
        </w:tc>
        <w:tc>
          <w:tcPr>
            <w:tcW w:w="169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</w:tr>
      <w:tr w:rsidR="003951E2" w:rsidRPr="00B0539C" w:rsidTr="00B0539C">
        <w:trPr>
          <w:trHeight w:val="334"/>
          <w:jc w:val="center"/>
        </w:trPr>
        <w:tc>
          <w:tcPr>
            <w:tcW w:w="130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5378" w:type="dxa"/>
            <w:gridSpan w:val="6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享受国家优抚抚恤的一至六级伤残军人子女：□是</w:t>
            </w:r>
          </w:p>
        </w:tc>
        <w:tc>
          <w:tcPr>
            <w:tcW w:w="2537" w:type="dxa"/>
            <w:gridSpan w:val="3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病故军人子女：□是</w:t>
            </w:r>
          </w:p>
        </w:tc>
        <w:tc>
          <w:tcPr>
            <w:tcW w:w="169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</w:tr>
      <w:tr w:rsidR="003951E2" w:rsidRPr="00B0539C" w:rsidTr="00B0539C">
        <w:trPr>
          <w:trHeight w:val="334"/>
          <w:jc w:val="center"/>
        </w:trPr>
        <w:tc>
          <w:tcPr>
            <w:tcW w:w="130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7915" w:type="dxa"/>
            <w:gridSpan w:val="9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其他家庭经济困难学生：□是</w:t>
            </w:r>
          </w:p>
        </w:tc>
        <w:tc>
          <w:tcPr>
            <w:tcW w:w="1690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hint="eastAsia"/>
                <w:szCs w:val="21"/>
              </w:rPr>
              <w:t>附家庭经济困难学生认定申请表及相关材料</w:t>
            </w:r>
          </w:p>
        </w:tc>
      </w:tr>
      <w:tr w:rsidR="003951E2" w:rsidRPr="00B0539C" w:rsidTr="00B0539C">
        <w:trPr>
          <w:trHeight w:val="334"/>
          <w:jc w:val="center"/>
        </w:trPr>
        <w:tc>
          <w:tcPr>
            <w:tcW w:w="1300" w:type="dxa"/>
            <w:vMerge w:val="restart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hint="eastAsia"/>
                <w:szCs w:val="21"/>
              </w:rPr>
              <w:t>非寄宿生家庭经济困难类型</w:t>
            </w:r>
          </w:p>
        </w:tc>
        <w:tc>
          <w:tcPr>
            <w:tcW w:w="7915" w:type="dxa"/>
            <w:gridSpan w:val="9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建档立卡贫困家庭学生：□是</w:t>
            </w:r>
          </w:p>
        </w:tc>
        <w:tc>
          <w:tcPr>
            <w:tcW w:w="1690" w:type="dxa"/>
            <w:vMerge w:val="restart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hint="eastAsia"/>
                <w:szCs w:val="21"/>
              </w:rPr>
              <w:t>提供家庭经济困难类型证件原件给学校核实，复印件备案</w:t>
            </w:r>
          </w:p>
        </w:tc>
      </w:tr>
      <w:tr w:rsidR="003951E2" w:rsidRPr="00B0539C" w:rsidTr="00B0539C">
        <w:trPr>
          <w:trHeight w:val="334"/>
          <w:jc w:val="center"/>
        </w:trPr>
        <w:tc>
          <w:tcPr>
            <w:tcW w:w="130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7915" w:type="dxa"/>
            <w:gridSpan w:val="9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农村低保：□是</w:t>
            </w:r>
          </w:p>
        </w:tc>
        <w:tc>
          <w:tcPr>
            <w:tcW w:w="169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</w:tr>
      <w:tr w:rsidR="003951E2" w:rsidRPr="00B0539C" w:rsidTr="00B0539C">
        <w:trPr>
          <w:trHeight w:val="334"/>
          <w:jc w:val="center"/>
        </w:trPr>
        <w:tc>
          <w:tcPr>
            <w:tcW w:w="130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7915" w:type="dxa"/>
            <w:gridSpan w:val="9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家庭经济困难残疾学生：□是</w:t>
            </w:r>
          </w:p>
        </w:tc>
        <w:tc>
          <w:tcPr>
            <w:tcW w:w="169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</w:tr>
      <w:tr w:rsidR="003951E2" w:rsidRPr="00B0539C" w:rsidTr="00B0539C">
        <w:trPr>
          <w:trHeight w:val="334"/>
          <w:jc w:val="center"/>
        </w:trPr>
        <w:tc>
          <w:tcPr>
            <w:tcW w:w="130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  <w:tc>
          <w:tcPr>
            <w:tcW w:w="7915" w:type="dxa"/>
            <w:gridSpan w:val="9"/>
            <w:vAlign w:val="center"/>
          </w:tcPr>
          <w:p w:rsidR="003951E2" w:rsidRPr="00B0539C" w:rsidRDefault="003951E2" w:rsidP="00B0539C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B0539C">
              <w:rPr>
                <w:rFonts w:ascii="宋体" w:hAnsi="宋体" w:cs="宋体" w:hint="eastAsia"/>
                <w:kern w:val="0"/>
                <w:szCs w:val="21"/>
              </w:rPr>
              <w:t>农村特困救助供养：□是</w:t>
            </w:r>
          </w:p>
        </w:tc>
        <w:tc>
          <w:tcPr>
            <w:tcW w:w="1690" w:type="dxa"/>
            <w:vMerge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</w:tc>
      </w:tr>
      <w:tr w:rsidR="003951E2" w:rsidRPr="00B0539C" w:rsidTr="00B0539C">
        <w:trPr>
          <w:trHeight w:val="1453"/>
          <w:jc w:val="center"/>
        </w:trPr>
        <w:tc>
          <w:tcPr>
            <w:tcW w:w="1300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hint="eastAsia"/>
                <w:szCs w:val="21"/>
              </w:rPr>
              <w:t>申请家庭经济困难生活补助的主要理由</w:t>
            </w:r>
          </w:p>
        </w:tc>
        <w:tc>
          <w:tcPr>
            <w:tcW w:w="9605" w:type="dxa"/>
            <w:gridSpan w:val="10"/>
            <w:vAlign w:val="center"/>
          </w:tcPr>
          <w:p w:rsidR="003951E2" w:rsidRPr="00B0539C" w:rsidRDefault="003951E2" w:rsidP="00CC36CB">
            <w:pPr>
              <w:rPr>
                <w:szCs w:val="21"/>
              </w:rPr>
            </w:pPr>
            <w:r w:rsidRPr="00B0539C">
              <w:rPr>
                <w:rFonts w:hint="eastAsia"/>
                <w:szCs w:val="21"/>
              </w:rPr>
              <w:t>申请监护人承诺对以上信息的真实性负责</w:t>
            </w:r>
          </w:p>
          <w:p w:rsidR="003951E2" w:rsidRPr="00B0539C" w:rsidRDefault="003951E2" w:rsidP="00CC36CB">
            <w:pPr>
              <w:rPr>
                <w:szCs w:val="21"/>
              </w:rPr>
            </w:pPr>
          </w:p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hint="eastAsia"/>
                <w:szCs w:val="21"/>
              </w:rPr>
              <w:t>监护人签名：</w:t>
            </w:r>
          </w:p>
          <w:p w:rsidR="003951E2" w:rsidRPr="00B0539C" w:rsidRDefault="003951E2" w:rsidP="008B037F">
            <w:pPr>
              <w:spacing w:afterLines="50"/>
              <w:jc w:val="center"/>
              <w:rPr>
                <w:szCs w:val="21"/>
              </w:rPr>
            </w:pPr>
            <w:r w:rsidRPr="00B0539C">
              <w:rPr>
                <w:szCs w:val="21"/>
              </w:rPr>
              <w:t xml:space="preserve">                                                                       </w:t>
            </w:r>
            <w:r w:rsidRPr="00B0539C">
              <w:rPr>
                <w:rFonts w:hint="eastAsia"/>
                <w:szCs w:val="21"/>
              </w:rPr>
              <w:t>年</w:t>
            </w:r>
            <w:r w:rsidRPr="00B0539C">
              <w:rPr>
                <w:szCs w:val="21"/>
              </w:rPr>
              <w:t xml:space="preserve">   </w:t>
            </w:r>
            <w:r w:rsidRPr="00B0539C">
              <w:rPr>
                <w:rFonts w:hint="eastAsia"/>
                <w:szCs w:val="21"/>
              </w:rPr>
              <w:t>月</w:t>
            </w:r>
            <w:r w:rsidRPr="00B0539C">
              <w:rPr>
                <w:szCs w:val="21"/>
              </w:rPr>
              <w:t xml:space="preserve">    </w:t>
            </w:r>
            <w:r w:rsidRPr="00B0539C">
              <w:rPr>
                <w:rFonts w:hint="eastAsia"/>
                <w:szCs w:val="21"/>
              </w:rPr>
              <w:t>日</w:t>
            </w:r>
          </w:p>
        </w:tc>
      </w:tr>
      <w:tr w:rsidR="003951E2" w:rsidRPr="00B0539C" w:rsidTr="00B0539C">
        <w:trPr>
          <w:trHeight w:val="1124"/>
          <w:jc w:val="center"/>
        </w:trPr>
        <w:tc>
          <w:tcPr>
            <w:tcW w:w="1300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hint="eastAsia"/>
                <w:szCs w:val="21"/>
              </w:rPr>
              <w:t>班级审核意见</w:t>
            </w:r>
          </w:p>
        </w:tc>
        <w:tc>
          <w:tcPr>
            <w:tcW w:w="9605" w:type="dxa"/>
            <w:gridSpan w:val="10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hint="eastAsia"/>
                <w:szCs w:val="21"/>
              </w:rPr>
              <w:t>班主任签名：</w:t>
            </w:r>
          </w:p>
          <w:p w:rsidR="003951E2" w:rsidRPr="00B0539C" w:rsidRDefault="003951E2" w:rsidP="008B037F">
            <w:pPr>
              <w:spacing w:afterLines="50"/>
              <w:jc w:val="center"/>
              <w:rPr>
                <w:szCs w:val="21"/>
              </w:rPr>
            </w:pPr>
            <w:r w:rsidRPr="00B0539C">
              <w:rPr>
                <w:szCs w:val="21"/>
              </w:rPr>
              <w:t xml:space="preserve">                                                                      </w:t>
            </w:r>
            <w:r w:rsidRPr="00B0539C">
              <w:rPr>
                <w:rFonts w:hint="eastAsia"/>
                <w:szCs w:val="21"/>
              </w:rPr>
              <w:t>年</w:t>
            </w:r>
            <w:r w:rsidRPr="00B0539C">
              <w:rPr>
                <w:szCs w:val="21"/>
              </w:rPr>
              <w:t xml:space="preserve">   </w:t>
            </w:r>
            <w:r w:rsidRPr="00B0539C">
              <w:rPr>
                <w:rFonts w:hint="eastAsia"/>
                <w:szCs w:val="21"/>
              </w:rPr>
              <w:t>月</w:t>
            </w:r>
            <w:r w:rsidRPr="00B0539C">
              <w:rPr>
                <w:szCs w:val="21"/>
              </w:rPr>
              <w:t xml:space="preserve">    </w:t>
            </w:r>
            <w:r w:rsidRPr="00B0539C">
              <w:rPr>
                <w:rFonts w:hint="eastAsia"/>
                <w:szCs w:val="21"/>
              </w:rPr>
              <w:t>日</w:t>
            </w:r>
          </w:p>
        </w:tc>
      </w:tr>
      <w:tr w:rsidR="003951E2" w:rsidRPr="00B0539C" w:rsidTr="00B0539C">
        <w:trPr>
          <w:trHeight w:val="1121"/>
          <w:jc w:val="center"/>
        </w:trPr>
        <w:tc>
          <w:tcPr>
            <w:tcW w:w="1300" w:type="dxa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rFonts w:hint="eastAsia"/>
                <w:szCs w:val="21"/>
              </w:rPr>
              <w:t>学校审核意见及公示结果</w:t>
            </w:r>
          </w:p>
        </w:tc>
        <w:tc>
          <w:tcPr>
            <w:tcW w:w="9605" w:type="dxa"/>
            <w:gridSpan w:val="10"/>
            <w:vAlign w:val="center"/>
          </w:tcPr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  <w:p w:rsidR="003951E2" w:rsidRPr="00B0539C" w:rsidRDefault="003951E2" w:rsidP="00B0539C">
            <w:pPr>
              <w:jc w:val="center"/>
              <w:rPr>
                <w:szCs w:val="21"/>
              </w:rPr>
            </w:pPr>
            <w:r w:rsidRPr="00B0539C">
              <w:rPr>
                <w:szCs w:val="21"/>
              </w:rPr>
              <w:t xml:space="preserve">                               </w:t>
            </w:r>
            <w:r>
              <w:rPr>
                <w:rFonts w:hint="eastAsia"/>
                <w:szCs w:val="21"/>
              </w:rPr>
              <w:t>负责人</w:t>
            </w:r>
            <w:r w:rsidRPr="00B0539C">
              <w:rPr>
                <w:rFonts w:hint="eastAsia"/>
                <w:szCs w:val="21"/>
              </w:rPr>
              <w:t>签名：</w:t>
            </w:r>
            <w:r w:rsidRPr="00B0539C">
              <w:rPr>
                <w:szCs w:val="21"/>
              </w:rPr>
              <w:t xml:space="preserve">                       </w:t>
            </w:r>
            <w:r w:rsidRPr="00B0539C">
              <w:rPr>
                <w:rFonts w:hint="eastAsia"/>
                <w:szCs w:val="21"/>
              </w:rPr>
              <w:t>单位公章</w:t>
            </w:r>
          </w:p>
          <w:p w:rsidR="003951E2" w:rsidRPr="00B0539C" w:rsidRDefault="003951E2" w:rsidP="00B0539C">
            <w:pPr>
              <w:jc w:val="center"/>
              <w:rPr>
                <w:szCs w:val="21"/>
              </w:rPr>
            </w:pPr>
          </w:p>
          <w:p w:rsidR="003951E2" w:rsidRPr="00B0539C" w:rsidRDefault="003951E2" w:rsidP="008B037F">
            <w:pPr>
              <w:spacing w:afterLines="50"/>
              <w:jc w:val="center"/>
              <w:rPr>
                <w:szCs w:val="21"/>
              </w:rPr>
            </w:pPr>
            <w:r w:rsidRPr="00B0539C">
              <w:rPr>
                <w:szCs w:val="21"/>
              </w:rPr>
              <w:t xml:space="preserve">                                                                     </w:t>
            </w:r>
            <w:r w:rsidRPr="00B0539C">
              <w:rPr>
                <w:rFonts w:hint="eastAsia"/>
                <w:szCs w:val="21"/>
              </w:rPr>
              <w:t>年</w:t>
            </w:r>
            <w:r w:rsidRPr="00B0539C">
              <w:rPr>
                <w:szCs w:val="21"/>
              </w:rPr>
              <w:t xml:space="preserve">   </w:t>
            </w:r>
            <w:r w:rsidRPr="00B0539C">
              <w:rPr>
                <w:rFonts w:hint="eastAsia"/>
                <w:szCs w:val="21"/>
              </w:rPr>
              <w:t>月</w:t>
            </w:r>
            <w:r w:rsidRPr="00B0539C">
              <w:rPr>
                <w:szCs w:val="21"/>
              </w:rPr>
              <w:t xml:space="preserve">    </w:t>
            </w:r>
            <w:r w:rsidRPr="00B0539C">
              <w:rPr>
                <w:rFonts w:hint="eastAsia"/>
                <w:szCs w:val="21"/>
              </w:rPr>
              <w:t>日</w:t>
            </w:r>
          </w:p>
        </w:tc>
      </w:tr>
    </w:tbl>
    <w:p w:rsidR="003951E2" w:rsidRDefault="003951E2" w:rsidP="002F25C9">
      <w:pPr>
        <w:ind w:leftChars="-337" w:left="-708"/>
      </w:pPr>
      <w:r w:rsidRPr="00B325EF">
        <w:rPr>
          <w:rFonts w:hint="eastAsia"/>
        </w:rPr>
        <w:t>注：</w:t>
      </w:r>
      <w:r w:rsidRPr="00B325EF">
        <w:t>1.</w:t>
      </w:r>
      <w:r w:rsidRPr="002F25C9">
        <w:t xml:space="preserve"> </w:t>
      </w:r>
      <w:r w:rsidRPr="002F25C9">
        <w:rPr>
          <w:rFonts w:hint="eastAsia"/>
        </w:rPr>
        <w:t>本表用于</w:t>
      </w:r>
      <w:r>
        <w:rPr>
          <w:rFonts w:hint="eastAsia"/>
        </w:rPr>
        <w:t>海南省义务教育</w:t>
      </w:r>
      <w:r w:rsidRPr="002F25C9">
        <w:rPr>
          <w:rFonts w:hint="eastAsia"/>
        </w:rPr>
        <w:t>家庭经济困难学生生活补助申请表，可复印。</w:t>
      </w:r>
    </w:p>
    <w:p w:rsidR="003951E2" w:rsidRDefault="003951E2" w:rsidP="002F25C9">
      <w:pPr>
        <w:ind w:leftChars="-337" w:left="-708" w:firstLineChars="200" w:firstLine="420"/>
      </w:pPr>
      <w:r w:rsidRPr="002F25C9">
        <w:t>2.</w:t>
      </w:r>
      <w:r w:rsidRPr="002F25C9">
        <w:rPr>
          <w:rFonts w:hint="eastAsia"/>
        </w:rPr>
        <w:t>承诺内容需本人手工填写“本人承诺以上所填写资料真实，如有虚假，愿承担相应责任。”</w:t>
      </w:r>
    </w:p>
    <w:sectPr w:rsidR="003951E2" w:rsidSect="008A65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1E2" w:rsidRDefault="003951E2" w:rsidP="00FE68BF">
      <w:r>
        <w:separator/>
      </w:r>
    </w:p>
  </w:endnote>
  <w:endnote w:type="continuationSeparator" w:id="0">
    <w:p w:rsidR="003951E2" w:rsidRDefault="003951E2" w:rsidP="00FE6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1E2" w:rsidRDefault="003951E2" w:rsidP="00FE68BF">
      <w:r>
        <w:separator/>
      </w:r>
    </w:p>
  </w:footnote>
  <w:footnote w:type="continuationSeparator" w:id="0">
    <w:p w:rsidR="003951E2" w:rsidRDefault="003951E2" w:rsidP="00FE68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6509"/>
    <w:rsid w:val="00001DDF"/>
    <w:rsid w:val="00001F01"/>
    <w:rsid w:val="0000503C"/>
    <w:rsid w:val="0001201D"/>
    <w:rsid w:val="000127BC"/>
    <w:rsid w:val="00015A6C"/>
    <w:rsid w:val="000161DB"/>
    <w:rsid w:val="00016783"/>
    <w:rsid w:val="00020B77"/>
    <w:rsid w:val="00020FAE"/>
    <w:rsid w:val="00021321"/>
    <w:rsid w:val="00022623"/>
    <w:rsid w:val="00023A06"/>
    <w:rsid w:val="00024710"/>
    <w:rsid w:val="00026A2A"/>
    <w:rsid w:val="00027E45"/>
    <w:rsid w:val="00030780"/>
    <w:rsid w:val="00031602"/>
    <w:rsid w:val="00033E73"/>
    <w:rsid w:val="000340FF"/>
    <w:rsid w:val="000347C3"/>
    <w:rsid w:val="000350F4"/>
    <w:rsid w:val="00035244"/>
    <w:rsid w:val="000361C6"/>
    <w:rsid w:val="00036706"/>
    <w:rsid w:val="00036E5B"/>
    <w:rsid w:val="00037D04"/>
    <w:rsid w:val="00042820"/>
    <w:rsid w:val="00042A5F"/>
    <w:rsid w:val="00043A65"/>
    <w:rsid w:val="00043D9D"/>
    <w:rsid w:val="00044B85"/>
    <w:rsid w:val="00045BB2"/>
    <w:rsid w:val="00051907"/>
    <w:rsid w:val="00051DC7"/>
    <w:rsid w:val="000520A9"/>
    <w:rsid w:val="000521FC"/>
    <w:rsid w:val="0005401B"/>
    <w:rsid w:val="000542B1"/>
    <w:rsid w:val="000548BB"/>
    <w:rsid w:val="000549C5"/>
    <w:rsid w:val="00055D28"/>
    <w:rsid w:val="00057F69"/>
    <w:rsid w:val="0006054B"/>
    <w:rsid w:val="0006200B"/>
    <w:rsid w:val="00064218"/>
    <w:rsid w:val="00064A43"/>
    <w:rsid w:val="000655BE"/>
    <w:rsid w:val="0006578C"/>
    <w:rsid w:val="00065EC6"/>
    <w:rsid w:val="0007040F"/>
    <w:rsid w:val="00070FF3"/>
    <w:rsid w:val="00072290"/>
    <w:rsid w:val="00072473"/>
    <w:rsid w:val="00074828"/>
    <w:rsid w:val="00075671"/>
    <w:rsid w:val="00075DF1"/>
    <w:rsid w:val="00076C83"/>
    <w:rsid w:val="0007748D"/>
    <w:rsid w:val="000774B7"/>
    <w:rsid w:val="00080357"/>
    <w:rsid w:val="000841DA"/>
    <w:rsid w:val="00084C01"/>
    <w:rsid w:val="00085C98"/>
    <w:rsid w:val="000879AD"/>
    <w:rsid w:val="00087F28"/>
    <w:rsid w:val="00090464"/>
    <w:rsid w:val="0009081B"/>
    <w:rsid w:val="00090D36"/>
    <w:rsid w:val="00092A00"/>
    <w:rsid w:val="000941B5"/>
    <w:rsid w:val="00097828"/>
    <w:rsid w:val="00097C19"/>
    <w:rsid w:val="000A0FD0"/>
    <w:rsid w:val="000A2F19"/>
    <w:rsid w:val="000A35B4"/>
    <w:rsid w:val="000A3F83"/>
    <w:rsid w:val="000A5B39"/>
    <w:rsid w:val="000A7216"/>
    <w:rsid w:val="000B3436"/>
    <w:rsid w:val="000C0288"/>
    <w:rsid w:val="000C07B2"/>
    <w:rsid w:val="000C090D"/>
    <w:rsid w:val="000C109A"/>
    <w:rsid w:val="000C1A3D"/>
    <w:rsid w:val="000C3A69"/>
    <w:rsid w:val="000C4790"/>
    <w:rsid w:val="000C49F0"/>
    <w:rsid w:val="000C55BC"/>
    <w:rsid w:val="000C6B4E"/>
    <w:rsid w:val="000D3638"/>
    <w:rsid w:val="000D44AF"/>
    <w:rsid w:val="000D57CA"/>
    <w:rsid w:val="000D6622"/>
    <w:rsid w:val="000E02E0"/>
    <w:rsid w:val="000E2204"/>
    <w:rsid w:val="000E5624"/>
    <w:rsid w:val="000F0899"/>
    <w:rsid w:val="000F0917"/>
    <w:rsid w:val="000F0C10"/>
    <w:rsid w:val="000F2A4A"/>
    <w:rsid w:val="000F2C5B"/>
    <w:rsid w:val="000F5F4C"/>
    <w:rsid w:val="000F75E6"/>
    <w:rsid w:val="000F7F83"/>
    <w:rsid w:val="0010126E"/>
    <w:rsid w:val="0010199D"/>
    <w:rsid w:val="0010270D"/>
    <w:rsid w:val="0010547D"/>
    <w:rsid w:val="00105572"/>
    <w:rsid w:val="00105656"/>
    <w:rsid w:val="00105E5E"/>
    <w:rsid w:val="00106171"/>
    <w:rsid w:val="00111802"/>
    <w:rsid w:val="0011229F"/>
    <w:rsid w:val="00112AF5"/>
    <w:rsid w:val="001131FF"/>
    <w:rsid w:val="00113415"/>
    <w:rsid w:val="001154D1"/>
    <w:rsid w:val="00115BE3"/>
    <w:rsid w:val="00116335"/>
    <w:rsid w:val="00117746"/>
    <w:rsid w:val="00117A09"/>
    <w:rsid w:val="00121055"/>
    <w:rsid w:val="001214DF"/>
    <w:rsid w:val="00121D01"/>
    <w:rsid w:val="0012214A"/>
    <w:rsid w:val="00123337"/>
    <w:rsid w:val="00124545"/>
    <w:rsid w:val="00124640"/>
    <w:rsid w:val="0012499B"/>
    <w:rsid w:val="001265EC"/>
    <w:rsid w:val="00127287"/>
    <w:rsid w:val="00130747"/>
    <w:rsid w:val="0013077F"/>
    <w:rsid w:val="001315AD"/>
    <w:rsid w:val="0013165C"/>
    <w:rsid w:val="00133158"/>
    <w:rsid w:val="00134D0E"/>
    <w:rsid w:val="001350CC"/>
    <w:rsid w:val="001370E9"/>
    <w:rsid w:val="001401F9"/>
    <w:rsid w:val="001424A3"/>
    <w:rsid w:val="00142B84"/>
    <w:rsid w:val="0014388E"/>
    <w:rsid w:val="0014435A"/>
    <w:rsid w:val="001448B3"/>
    <w:rsid w:val="00144F96"/>
    <w:rsid w:val="00153472"/>
    <w:rsid w:val="001551C4"/>
    <w:rsid w:val="001559F3"/>
    <w:rsid w:val="00156486"/>
    <w:rsid w:val="0015725C"/>
    <w:rsid w:val="00160416"/>
    <w:rsid w:val="00161F8B"/>
    <w:rsid w:val="0016330E"/>
    <w:rsid w:val="00164EC7"/>
    <w:rsid w:val="0016738F"/>
    <w:rsid w:val="00167A72"/>
    <w:rsid w:val="00173092"/>
    <w:rsid w:val="001746BD"/>
    <w:rsid w:val="0017525F"/>
    <w:rsid w:val="00175C61"/>
    <w:rsid w:val="00180F8C"/>
    <w:rsid w:val="001818D9"/>
    <w:rsid w:val="00183397"/>
    <w:rsid w:val="0018505C"/>
    <w:rsid w:val="00186AD5"/>
    <w:rsid w:val="00186D92"/>
    <w:rsid w:val="0019035B"/>
    <w:rsid w:val="00190752"/>
    <w:rsid w:val="001910F5"/>
    <w:rsid w:val="00193918"/>
    <w:rsid w:val="001954FA"/>
    <w:rsid w:val="00195636"/>
    <w:rsid w:val="0019606D"/>
    <w:rsid w:val="0019630A"/>
    <w:rsid w:val="00196416"/>
    <w:rsid w:val="001A3637"/>
    <w:rsid w:val="001A3D1A"/>
    <w:rsid w:val="001A438B"/>
    <w:rsid w:val="001A4945"/>
    <w:rsid w:val="001A50FB"/>
    <w:rsid w:val="001B317B"/>
    <w:rsid w:val="001B3877"/>
    <w:rsid w:val="001B3D89"/>
    <w:rsid w:val="001B4248"/>
    <w:rsid w:val="001B565E"/>
    <w:rsid w:val="001C3871"/>
    <w:rsid w:val="001C42F5"/>
    <w:rsid w:val="001C4638"/>
    <w:rsid w:val="001C49C7"/>
    <w:rsid w:val="001C4C19"/>
    <w:rsid w:val="001C6162"/>
    <w:rsid w:val="001C6770"/>
    <w:rsid w:val="001C6813"/>
    <w:rsid w:val="001D1C57"/>
    <w:rsid w:val="001D1F25"/>
    <w:rsid w:val="001E0D83"/>
    <w:rsid w:val="001E2B74"/>
    <w:rsid w:val="001E4DA4"/>
    <w:rsid w:val="001F0270"/>
    <w:rsid w:val="001F0B83"/>
    <w:rsid w:val="001F242F"/>
    <w:rsid w:val="001F245B"/>
    <w:rsid w:val="001F3F9B"/>
    <w:rsid w:val="001F43C6"/>
    <w:rsid w:val="00200BE7"/>
    <w:rsid w:val="0020100E"/>
    <w:rsid w:val="00205AED"/>
    <w:rsid w:val="00205B72"/>
    <w:rsid w:val="00210151"/>
    <w:rsid w:val="00211324"/>
    <w:rsid w:val="00213983"/>
    <w:rsid w:val="00215DFE"/>
    <w:rsid w:val="002175C3"/>
    <w:rsid w:val="00220422"/>
    <w:rsid w:val="002211FB"/>
    <w:rsid w:val="0022136B"/>
    <w:rsid w:val="002242A6"/>
    <w:rsid w:val="00224B25"/>
    <w:rsid w:val="0022554F"/>
    <w:rsid w:val="00227440"/>
    <w:rsid w:val="002308DA"/>
    <w:rsid w:val="00231ED2"/>
    <w:rsid w:val="00232930"/>
    <w:rsid w:val="00237680"/>
    <w:rsid w:val="00241A60"/>
    <w:rsid w:val="002420CF"/>
    <w:rsid w:val="00243A05"/>
    <w:rsid w:val="00246D8E"/>
    <w:rsid w:val="0024732B"/>
    <w:rsid w:val="0024737F"/>
    <w:rsid w:val="002508CD"/>
    <w:rsid w:val="00251059"/>
    <w:rsid w:val="0025264A"/>
    <w:rsid w:val="00252712"/>
    <w:rsid w:val="00254436"/>
    <w:rsid w:val="002558E4"/>
    <w:rsid w:val="00261061"/>
    <w:rsid w:val="00265F33"/>
    <w:rsid w:val="00267162"/>
    <w:rsid w:val="00267708"/>
    <w:rsid w:val="00271986"/>
    <w:rsid w:val="0027285C"/>
    <w:rsid w:val="00281E3A"/>
    <w:rsid w:val="00283F26"/>
    <w:rsid w:val="002862BC"/>
    <w:rsid w:val="00290766"/>
    <w:rsid w:val="002909C1"/>
    <w:rsid w:val="002926C9"/>
    <w:rsid w:val="00293137"/>
    <w:rsid w:val="00293DCC"/>
    <w:rsid w:val="002A0C3E"/>
    <w:rsid w:val="002A2F55"/>
    <w:rsid w:val="002A43DF"/>
    <w:rsid w:val="002A5E9C"/>
    <w:rsid w:val="002B2C66"/>
    <w:rsid w:val="002B4376"/>
    <w:rsid w:val="002B5041"/>
    <w:rsid w:val="002B6711"/>
    <w:rsid w:val="002B690D"/>
    <w:rsid w:val="002C008F"/>
    <w:rsid w:val="002C0700"/>
    <w:rsid w:val="002C073D"/>
    <w:rsid w:val="002C3FB8"/>
    <w:rsid w:val="002C4DB1"/>
    <w:rsid w:val="002C4E4B"/>
    <w:rsid w:val="002C56C1"/>
    <w:rsid w:val="002C5CA2"/>
    <w:rsid w:val="002C5FB6"/>
    <w:rsid w:val="002C637F"/>
    <w:rsid w:val="002C7E73"/>
    <w:rsid w:val="002D1597"/>
    <w:rsid w:val="002D32FC"/>
    <w:rsid w:val="002D3FE1"/>
    <w:rsid w:val="002D4828"/>
    <w:rsid w:val="002D744C"/>
    <w:rsid w:val="002E0368"/>
    <w:rsid w:val="002E1923"/>
    <w:rsid w:val="002E37B4"/>
    <w:rsid w:val="002E6FA0"/>
    <w:rsid w:val="002E7CD6"/>
    <w:rsid w:val="002F07AE"/>
    <w:rsid w:val="002F0831"/>
    <w:rsid w:val="002F15E9"/>
    <w:rsid w:val="002F229D"/>
    <w:rsid w:val="002F25C9"/>
    <w:rsid w:val="002F3DEB"/>
    <w:rsid w:val="002F51B5"/>
    <w:rsid w:val="002F7BFF"/>
    <w:rsid w:val="003033C6"/>
    <w:rsid w:val="00305F14"/>
    <w:rsid w:val="00306904"/>
    <w:rsid w:val="00310F1D"/>
    <w:rsid w:val="003111EC"/>
    <w:rsid w:val="00312A97"/>
    <w:rsid w:val="003130D3"/>
    <w:rsid w:val="0031393C"/>
    <w:rsid w:val="00316C4A"/>
    <w:rsid w:val="0032005A"/>
    <w:rsid w:val="003207A2"/>
    <w:rsid w:val="003229BA"/>
    <w:rsid w:val="0032439B"/>
    <w:rsid w:val="00325B22"/>
    <w:rsid w:val="00325D9A"/>
    <w:rsid w:val="00330359"/>
    <w:rsid w:val="00332A5F"/>
    <w:rsid w:val="0033428D"/>
    <w:rsid w:val="00334F63"/>
    <w:rsid w:val="00336EEA"/>
    <w:rsid w:val="003374C1"/>
    <w:rsid w:val="00337B3C"/>
    <w:rsid w:val="00337E87"/>
    <w:rsid w:val="003400C1"/>
    <w:rsid w:val="003411BC"/>
    <w:rsid w:val="00342DB3"/>
    <w:rsid w:val="00343147"/>
    <w:rsid w:val="00343A66"/>
    <w:rsid w:val="00343CEF"/>
    <w:rsid w:val="0034685C"/>
    <w:rsid w:val="0034727A"/>
    <w:rsid w:val="003504A3"/>
    <w:rsid w:val="00351B90"/>
    <w:rsid w:val="00353520"/>
    <w:rsid w:val="00353711"/>
    <w:rsid w:val="00355713"/>
    <w:rsid w:val="00355D71"/>
    <w:rsid w:val="00356CB4"/>
    <w:rsid w:val="003600BF"/>
    <w:rsid w:val="003605E2"/>
    <w:rsid w:val="00360E81"/>
    <w:rsid w:val="00362870"/>
    <w:rsid w:val="00365008"/>
    <w:rsid w:val="00370499"/>
    <w:rsid w:val="00370BF8"/>
    <w:rsid w:val="00371338"/>
    <w:rsid w:val="00373105"/>
    <w:rsid w:val="0037328D"/>
    <w:rsid w:val="00375486"/>
    <w:rsid w:val="00375DBD"/>
    <w:rsid w:val="003763EB"/>
    <w:rsid w:val="00376F11"/>
    <w:rsid w:val="00377663"/>
    <w:rsid w:val="00385ED6"/>
    <w:rsid w:val="00390F32"/>
    <w:rsid w:val="00391B4E"/>
    <w:rsid w:val="003942A6"/>
    <w:rsid w:val="003951E2"/>
    <w:rsid w:val="00395270"/>
    <w:rsid w:val="003A065F"/>
    <w:rsid w:val="003A2B52"/>
    <w:rsid w:val="003A2E94"/>
    <w:rsid w:val="003A4404"/>
    <w:rsid w:val="003A4CA5"/>
    <w:rsid w:val="003A53C8"/>
    <w:rsid w:val="003A59A7"/>
    <w:rsid w:val="003A73C4"/>
    <w:rsid w:val="003B01F1"/>
    <w:rsid w:val="003B3466"/>
    <w:rsid w:val="003B5188"/>
    <w:rsid w:val="003C169F"/>
    <w:rsid w:val="003C1760"/>
    <w:rsid w:val="003C2276"/>
    <w:rsid w:val="003C2CFF"/>
    <w:rsid w:val="003C45D6"/>
    <w:rsid w:val="003C496F"/>
    <w:rsid w:val="003D00A2"/>
    <w:rsid w:val="003D0250"/>
    <w:rsid w:val="003D1303"/>
    <w:rsid w:val="003D2F58"/>
    <w:rsid w:val="003D3ED5"/>
    <w:rsid w:val="003D45FB"/>
    <w:rsid w:val="003D4B73"/>
    <w:rsid w:val="003D5279"/>
    <w:rsid w:val="003E01CC"/>
    <w:rsid w:val="003E149E"/>
    <w:rsid w:val="003E3F6D"/>
    <w:rsid w:val="003E46A5"/>
    <w:rsid w:val="003E4CAB"/>
    <w:rsid w:val="003E5F9E"/>
    <w:rsid w:val="003E7162"/>
    <w:rsid w:val="003E7339"/>
    <w:rsid w:val="003E769B"/>
    <w:rsid w:val="003F06E1"/>
    <w:rsid w:val="003F0813"/>
    <w:rsid w:val="003F1C52"/>
    <w:rsid w:val="003F234E"/>
    <w:rsid w:val="003F2615"/>
    <w:rsid w:val="003F3231"/>
    <w:rsid w:val="003F423D"/>
    <w:rsid w:val="003F427E"/>
    <w:rsid w:val="003F42AC"/>
    <w:rsid w:val="004023CA"/>
    <w:rsid w:val="00402952"/>
    <w:rsid w:val="00404C7C"/>
    <w:rsid w:val="00406B28"/>
    <w:rsid w:val="00407FA8"/>
    <w:rsid w:val="0041036D"/>
    <w:rsid w:val="00411658"/>
    <w:rsid w:val="0041197E"/>
    <w:rsid w:val="004161E6"/>
    <w:rsid w:val="004164C2"/>
    <w:rsid w:val="004206B8"/>
    <w:rsid w:val="00421DFF"/>
    <w:rsid w:val="004228E8"/>
    <w:rsid w:val="004234AB"/>
    <w:rsid w:val="0042423E"/>
    <w:rsid w:val="004248D6"/>
    <w:rsid w:val="00424D6C"/>
    <w:rsid w:val="004258B2"/>
    <w:rsid w:val="0042720F"/>
    <w:rsid w:val="00427B79"/>
    <w:rsid w:val="00432A23"/>
    <w:rsid w:val="00432ED3"/>
    <w:rsid w:val="00433148"/>
    <w:rsid w:val="00433672"/>
    <w:rsid w:val="0043415F"/>
    <w:rsid w:val="004346EB"/>
    <w:rsid w:val="004353FD"/>
    <w:rsid w:val="004362F7"/>
    <w:rsid w:val="004368AF"/>
    <w:rsid w:val="00436FED"/>
    <w:rsid w:val="004378E1"/>
    <w:rsid w:val="00437A73"/>
    <w:rsid w:val="00440F55"/>
    <w:rsid w:val="00440FD1"/>
    <w:rsid w:val="00443041"/>
    <w:rsid w:val="0044322E"/>
    <w:rsid w:val="00443C18"/>
    <w:rsid w:val="0044633F"/>
    <w:rsid w:val="004469D4"/>
    <w:rsid w:val="00450C1A"/>
    <w:rsid w:val="00451595"/>
    <w:rsid w:val="004515CB"/>
    <w:rsid w:val="00452347"/>
    <w:rsid w:val="00454DAE"/>
    <w:rsid w:val="00455123"/>
    <w:rsid w:val="00456B2B"/>
    <w:rsid w:val="00461BB2"/>
    <w:rsid w:val="00461DA5"/>
    <w:rsid w:val="00462435"/>
    <w:rsid w:val="004637D8"/>
    <w:rsid w:val="00463DAB"/>
    <w:rsid w:val="00467187"/>
    <w:rsid w:val="00467947"/>
    <w:rsid w:val="0047229E"/>
    <w:rsid w:val="00473456"/>
    <w:rsid w:val="00473900"/>
    <w:rsid w:val="00474051"/>
    <w:rsid w:val="004748D9"/>
    <w:rsid w:val="004756B1"/>
    <w:rsid w:val="00477B29"/>
    <w:rsid w:val="004817CB"/>
    <w:rsid w:val="00481E27"/>
    <w:rsid w:val="00483660"/>
    <w:rsid w:val="004837A9"/>
    <w:rsid w:val="00485DB5"/>
    <w:rsid w:val="00485E4E"/>
    <w:rsid w:val="00485F52"/>
    <w:rsid w:val="00486911"/>
    <w:rsid w:val="00490AAF"/>
    <w:rsid w:val="00493783"/>
    <w:rsid w:val="004938D2"/>
    <w:rsid w:val="00495E86"/>
    <w:rsid w:val="004A0901"/>
    <w:rsid w:val="004A111D"/>
    <w:rsid w:val="004A21C4"/>
    <w:rsid w:val="004A2551"/>
    <w:rsid w:val="004A2677"/>
    <w:rsid w:val="004A3F9F"/>
    <w:rsid w:val="004A419D"/>
    <w:rsid w:val="004A41D8"/>
    <w:rsid w:val="004A537A"/>
    <w:rsid w:val="004A560A"/>
    <w:rsid w:val="004A586D"/>
    <w:rsid w:val="004A61C2"/>
    <w:rsid w:val="004B0CE4"/>
    <w:rsid w:val="004B28EA"/>
    <w:rsid w:val="004B6977"/>
    <w:rsid w:val="004B6CB5"/>
    <w:rsid w:val="004C24CC"/>
    <w:rsid w:val="004C334F"/>
    <w:rsid w:val="004C3BB4"/>
    <w:rsid w:val="004C3DA7"/>
    <w:rsid w:val="004C4020"/>
    <w:rsid w:val="004C695A"/>
    <w:rsid w:val="004C6EB1"/>
    <w:rsid w:val="004D0ACF"/>
    <w:rsid w:val="004D12DA"/>
    <w:rsid w:val="004D2273"/>
    <w:rsid w:val="004D23CB"/>
    <w:rsid w:val="004D4318"/>
    <w:rsid w:val="004D5ED0"/>
    <w:rsid w:val="004E0D06"/>
    <w:rsid w:val="004E1809"/>
    <w:rsid w:val="004E2425"/>
    <w:rsid w:val="004E2B66"/>
    <w:rsid w:val="004E2DB2"/>
    <w:rsid w:val="004E7830"/>
    <w:rsid w:val="004F1D20"/>
    <w:rsid w:val="004F1D93"/>
    <w:rsid w:val="004F1F1E"/>
    <w:rsid w:val="004F2364"/>
    <w:rsid w:val="004F23B0"/>
    <w:rsid w:val="004F254D"/>
    <w:rsid w:val="004F27D9"/>
    <w:rsid w:val="004F2A21"/>
    <w:rsid w:val="004F3493"/>
    <w:rsid w:val="004F40B1"/>
    <w:rsid w:val="004F4567"/>
    <w:rsid w:val="004F4812"/>
    <w:rsid w:val="004F4A84"/>
    <w:rsid w:val="004F5CFB"/>
    <w:rsid w:val="004F6273"/>
    <w:rsid w:val="004F7567"/>
    <w:rsid w:val="00501432"/>
    <w:rsid w:val="0050282E"/>
    <w:rsid w:val="005028E5"/>
    <w:rsid w:val="00502B9F"/>
    <w:rsid w:val="005044CF"/>
    <w:rsid w:val="00504973"/>
    <w:rsid w:val="005058AA"/>
    <w:rsid w:val="00506D2C"/>
    <w:rsid w:val="005117D2"/>
    <w:rsid w:val="005120A1"/>
    <w:rsid w:val="00513D59"/>
    <w:rsid w:val="005171BE"/>
    <w:rsid w:val="00517C8E"/>
    <w:rsid w:val="005204CA"/>
    <w:rsid w:val="00522251"/>
    <w:rsid w:val="00522C86"/>
    <w:rsid w:val="00525744"/>
    <w:rsid w:val="00530D8A"/>
    <w:rsid w:val="005325B1"/>
    <w:rsid w:val="005330F6"/>
    <w:rsid w:val="00533D4A"/>
    <w:rsid w:val="005357A8"/>
    <w:rsid w:val="00535F36"/>
    <w:rsid w:val="005362CE"/>
    <w:rsid w:val="00540A7F"/>
    <w:rsid w:val="00540FE2"/>
    <w:rsid w:val="00544003"/>
    <w:rsid w:val="00547173"/>
    <w:rsid w:val="00547DCE"/>
    <w:rsid w:val="00550A3C"/>
    <w:rsid w:val="0055239B"/>
    <w:rsid w:val="00552BD3"/>
    <w:rsid w:val="00555453"/>
    <w:rsid w:val="00555DE6"/>
    <w:rsid w:val="00561632"/>
    <w:rsid w:val="00564726"/>
    <w:rsid w:val="00565206"/>
    <w:rsid w:val="005659CE"/>
    <w:rsid w:val="0057026B"/>
    <w:rsid w:val="00570BF2"/>
    <w:rsid w:val="00570E13"/>
    <w:rsid w:val="00572242"/>
    <w:rsid w:val="00572B78"/>
    <w:rsid w:val="00574CC1"/>
    <w:rsid w:val="0057593B"/>
    <w:rsid w:val="00577CB0"/>
    <w:rsid w:val="00577FD8"/>
    <w:rsid w:val="0058036A"/>
    <w:rsid w:val="00582B8C"/>
    <w:rsid w:val="005873C0"/>
    <w:rsid w:val="0059431F"/>
    <w:rsid w:val="00594DB5"/>
    <w:rsid w:val="005A0C41"/>
    <w:rsid w:val="005A1955"/>
    <w:rsid w:val="005A51FD"/>
    <w:rsid w:val="005A5FDE"/>
    <w:rsid w:val="005A64AC"/>
    <w:rsid w:val="005A6818"/>
    <w:rsid w:val="005A6BF8"/>
    <w:rsid w:val="005B177C"/>
    <w:rsid w:val="005B1A78"/>
    <w:rsid w:val="005B26B5"/>
    <w:rsid w:val="005B38CA"/>
    <w:rsid w:val="005B3994"/>
    <w:rsid w:val="005B4928"/>
    <w:rsid w:val="005C2B17"/>
    <w:rsid w:val="005C2CE0"/>
    <w:rsid w:val="005C33BF"/>
    <w:rsid w:val="005C7254"/>
    <w:rsid w:val="005D1928"/>
    <w:rsid w:val="005D40C8"/>
    <w:rsid w:val="005D761C"/>
    <w:rsid w:val="005E3529"/>
    <w:rsid w:val="005E4238"/>
    <w:rsid w:val="005E4433"/>
    <w:rsid w:val="005E4CF3"/>
    <w:rsid w:val="005E69A0"/>
    <w:rsid w:val="005E7457"/>
    <w:rsid w:val="005E7659"/>
    <w:rsid w:val="005F0750"/>
    <w:rsid w:val="005F273C"/>
    <w:rsid w:val="005F30D9"/>
    <w:rsid w:val="005F5D0F"/>
    <w:rsid w:val="005F6607"/>
    <w:rsid w:val="00602475"/>
    <w:rsid w:val="00602D16"/>
    <w:rsid w:val="00603A24"/>
    <w:rsid w:val="00603A7A"/>
    <w:rsid w:val="00604E82"/>
    <w:rsid w:val="00607C88"/>
    <w:rsid w:val="0061072B"/>
    <w:rsid w:val="00610A9A"/>
    <w:rsid w:val="00611AA4"/>
    <w:rsid w:val="00611B67"/>
    <w:rsid w:val="00612C95"/>
    <w:rsid w:val="00612DBE"/>
    <w:rsid w:val="00613D9E"/>
    <w:rsid w:val="00616197"/>
    <w:rsid w:val="00620266"/>
    <w:rsid w:val="00620889"/>
    <w:rsid w:val="00620E09"/>
    <w:rsid w:val="006216EE"/>
    <w:rsid w:val="00621784"/>
    <w:rsid w:val="00623470"/>
    <w:rsid w:val="00624249"/>
    <w:rsid w:val="00624960"/>
    <w:rsid w:val="00626D54"/>
    <w:rsid w:val="006321F9"/>
    <w:rsid w:val="00633712"/>
    <w:rsid w:val="00633894"/>
    <w:rsid w:val="006342D5"/>
    <w:rsid w:val="00634472"/>
    <w:rsid w:val="00634A19"/>
    <w:rsid w:val="006357D1"/>
    <w:rsid w:val="006362FA"/>
    <w:rsid w:val="00637E8A"/>
    <w:rsid w:val="00640B60"/>
    <w:rsid w:val="006429BF"/>
    <w:rsid w:val="00643CA7"/>
    <w:rsid w:val="00644EE4"/>
    <w:rsid w:val="006504EB"/>
    <w:rsid w:val="0065441A"/>
    <w:rsid w:val="00655A40"/>
    <w:rsid w:val="00655B9E"/>
    <w:rsid w:val="00657111"/>
    <w:rsid w:val="00660053"/>
    <w:rsid w:val="006603AA"/>
    <w:rsid w:val="00660445"/>
    <w:rsid w:val="0066597B"/>
    <w:rsid w:val="006668D5"/>
    <w:rsid w:val="0066715A"/>
    <w:rsid w:val="006703AA"/>
    <w:rsid w:val="006711F7"/>
    <w:rsid w:val="00676815"/>
    <w:rsid w:val="00680A29"/>
    <w:rsid w:val="00681396"/>
    <w:rsid w:val="006819F6"/>
    <w:rsid w:val="0068203B"/>
    <w:rsid w:val="00682BC4"/>
    <w:rsid w:val="00686F7A"/>
    <w:rsid w:val="006874E5"/>
    <w:rsid w:val="00691293"/>
    <w:rsid w:val="006913A4"/>
    <w:rsid w:val="00691A92"/>
    <w:rsid w:val="0069222A"/>
    <w:rsid w:val="00693200"/>
    <w:rsid w:val="006954A3"/>
    <w:rsid w:val="00695F23"/>
    <w:rsid w:val="00697C23"/>
    <w:rsid w:val="006A04B1"/>
    <w:rsid w:val="006A15E9"/>
    <w:rsid w:val="006A3004"/>
    <w:rsid w:val="006A47C7"/>
    <w:rsid w:val="006A5509"/>
    <w:rsid w:val="006A72E9"/>
    <w:rsid w:val="006B0A1C"/>
    <w:rsid w:val="006B1D51"/>
    <w:rsid w:val="006B32FB"/>
    <w:rsid w:val="006B629F"/>
    <w:rsid w:val="006C11D3"/>
    <w:rsid w:val="006C2440"/>
    <w:rsid w:val="006C3A64"/>
    <w:rsid w:val="006C4976"/>
    <w:rsid w:val="006C4E47"/>
    <w:rsid w:val="006C5362"/>
    <w:rsid w:val="006C6E25"/>
    <w:rsid w:val="006C6F78"/>
    <w:rsid w:val="006C7B7D"/>
    <w:rsid w:val="006D17D6"/>
    <w:rsid w:val="006D2A75"/>
    <w:rsid w:val="006D2E73"/>
    <w:rsid w:val="006D76D6"/>
    <w:rsid w:val="006E097F"/>
    <w:rsid w:val="006E4D7A"/>
    <w:rsid w:val="006F00AB"/>
    <w:rsid w:val="006F213F"/>
    <w:rsid w:val="006F47EA"/>
    <w:rsid w:val="00701C8D"/>
    <w:rsid w:val="0070355D"/>
    <w:rsid w:val="00703887"/>
    <w:rsid w:val="00703B49"/>
    <w:rsid w:val="00704816"/>
    <w:rsid w:val="007068A2"/>
    <w:rsid w:val="00713536"/>
    <w:rsid w:val="00713B87"/>
    <w:rsid w:val="00714DA5"/>
    <w:rsid w:val="007151EC"/>
    <w:rsid w:val="00715964"/>
    <w:rsid w:val="007173D5"/>
    <w:rsid w:val="00720DB2"/>
    <w:rsid w:val="00720F36"/>
    <w:rsid w:val="00721E41"/>
    <w:rsid w:val="00722AA1"/>
    <w:rsid w:val="0072309F"/>
    <w:rsid w:val="00735567"/>
    <w:rsid w:val="00736A81"/>
    <w:rsid w:val="00737148"/>
    <w:rsid w:val="00741200"/>
    <w:rsid w:val="00743356"/>
    <w:rsid w:val="00743557"/>
    <w:rsid w:val="00743CAA"/>
    <w:rsid w:val="0074543B"/>
    <w:rsid w:val="00746D95"/>
    <w:rsid w:val="00751D82"/>
    <w:rsid w:val="0075249A"/>
    <w:rsid w:val="00752E2A"/>
    <w:rsid w:val="007536B6"/>
    <w:rsid w:val="0075525B"/>
    <w:rsid w:val="0076202C"/>
    <w:rsid w:val="00762FAB"/>
    <w:rsid w:val="00763381"/>
    <w:rsid w:val="00763724"/>
    <w:rsid w:val="00765893"/>
    <w:rsid w:val="00765A3A"/>
    <w:rsid w:val="00766F42"/>
    <w:rsid w:val="0076735D"/>
    <w:rsid w:val="0077050A"/>
    <w:rsid w:val="00770805"/>
    <w:rsid w:val="0077193B"/>
    <w:rsid w:val="0077220B"/>
    <w:rsid w:val="007746CA"/>
    <w:rsid w:val="00774DC9"/>
    <w:rsid w:val="00776198"/>
    <w:rsid w:val="007768B9"/>
    <w:rsid w:val="00776928"/>
    <w:rsid w:val="00776A6E"/>
    <w:rsid w:val="0077794A"/>
    <w:rsid w:val="00777CB8"/>
    <w:rsid w:val="00780AED"/>
    <w:rsid w:val="00781000"/>
    <w:rsid w:val="00783E54"/>
    <w:rsid w:val="007850E1"/>
    <w:rsid w:val="007852D0"/>
    <w:rsid w:val="00796B56"/>
    <w:rsid w:val="007972EE"/>
    <w:rsid w:val="00797AA6"/>
    <w:rsid w:val="007A19AD"/>
    <w:rsid w:val="007A406A"/>
    <w:rsid w:val="007A4BC6"/>
    <w:rsid w:val="007A4C51"/>
    <w:rsid w:val="007A6A69"/>
    <w:rsid w:val="007A6C2D"/>
    <w:rsid w:val="007B0AC3"/>
    <w:rsid w:val="007B1B2D"/>
    <w:rsid w:val="007B3773"/>
    <w:rsid w:val="007B430B"/>
    <w:rsid w:val="007B4A5D"/>
    <w:rsid w:val="007B54A6"/>
    <w:rsid w:val="007B5807"/>
    <w:rsid w:val="007B5E66"/>
    <w:rsid w:val="007B6C3F"/>
    <w:rsid w:val="007C11CD"/>
    <w:rsid w:val="007C1494"/>
    <w:rsid w:val="007C30EE"/>
    <w:rsid w:val="007C330C"/>
    <w:rsid w:val="007C3C04"/>
    <w:rsid w:val="007C4272"/>
    <w:rsid w:val="007D282D"/>
    <w:rsid w:val="007D2F59"/>
    <w:rsid w:val="007D380C"/>
    <w:rsid w:val="007D3B78"/>
    <w:rsid w:val="007D47EC"/>
    <w:rsid w:val="007D4AD6"/>
    <w:rsid w:val="007D75C1"/>
    <w:rsid w:val="007D7FB5"/>
    <w:rsid w:val="007E0DF8"/>
    <w:rsid w:val="007E4F39"/>
    <w:rsid w:val="007E5F7A"/>
    <w:rsid w:val="007E6153"/>
    <w:rsid w:val="007F06E1"/>
    <w:rsid w:val="007F0C79"/>
    <w:rsid w:val="007F0CC4"/>
    <w:rsid w:val="007F164C"/>
    <w:rsid w:val="007F38E3"/>
    <w:rsid w:val="007F6792"/>
    <w:rsid w:val="007F6EBB"/>
    <w:rsid w:val="007F7054"/>
    <w:rsid w:val="007F7942"/>
    <w:rsid w:val="008002F1"/>
    <w:rsid w:val="00800F27"/>
    <w:rsid w:val="0080107A"/>
    <w:rsid w:val="008018AA"/>
    <w:rsid w:val="00801AF7"/>
    <w:rsid w:val="00802316"/>
    <w:rsid w:val="00803559"/>
    <w:rsid w:val="00812566"/>
    <w:rsid w:val="0081607E"/>
    <w:rsid w:val="00816099"/>
    <w:rsid w:val="00817705"/>
    <w:rsid w:val="0082373F"/>
    <w:rsid w:val="00824C36"/>
    <w:rsid w:val="00826104"/>
    <w:rsid w:val="008272FB"/>
    <w:rsid w:val="00831744"/>
    <w:rsid w:val="00834B43"/>
    <w:rsid w:val="00837329"/>
    <w:rsid w:val="0084073B"/>
    <w:rsid w:val="00840B0B"/>
    <w:rsid w:val="00842975"/>
    <w:rsid w:val="0084387D"/>
    <w:rsid w:val="00844448"/>
    <w:rsid w:val="008542AB"/>
    <w:rsid w:val="00857B4B"/>
    <w:rsid w:val="00860B95"/>
    <w:rsid w:val="00860E94"/>
    <w:rsid w:val="008612D9"/>
    <w:rsid w:val="00864085"/>
    <w:rsid w:val="00864B74"/>
    <w:rsid w:val="008664BA"/>
    <w:rsid w:val="00870B8B"/>
    <w:rsid w:val="00871FE3"/>
    <w:rsid w:val="008736DD"/>
    <w:rsid w:val="00876585"/>
    <w:rsid w:val="00880320"/>
    <w:rsid w:val="00880403"/>
    <w:rsid w:val="00880DA0"/>
    <w:rsid w:val="00880FE6"/>
    <w:rsid w:val="00882C95"/>
    <w:rsid w:val="00883BFD"/>
    <w:rsid w:val="00883DCC"/>
    <w:rsid w:val="00885B10"/>
    <w:rsid w:val="0088671B"/>
    <w:rsid w:val="008869E3"/>
    <w:rsid w:val="00887314"/>
    <w:rsid w:val="0089152C"/>
    <w:rsid w:val="00891A47"/>
    <w:rsid w:val="00893FEE"/>
    <w:rsid w:val="00895766"/>
    <w:rsid w:val="00897131"/>
    <w:rsid w:val="008A07D7"/>
    <w:rsid w:val="008A34DF"/>
    <w:rsid w:val="008A4916"/>
    <w:rsid w:val="008A5339"/>
    <w:rsid w:val="008A6509"/>
    <w:rsid w:val="008A6FF8"/>
    <w:rsid w:val="008B037F"/>
    <w:rsid w:val="008B09B0"/>
    <w:rsid w:val="008B0E4D"/>
    <w:rsid w:val="008B2267"/>
    <w:rsid w:val="008B3389"/>
    <w:rsid w:val="008B3CD4"/>
    <w:rsid w:val="008B4657"/>
    <w:rsid w:val="008B6089"/>
    <w:rsid w:val="008B6D25"/>
    <w:rsid w:val="008B6E20"/>
    <w:rsid w:val="008C05D9"/>
    <w:rsid w:val="008C06A8"/>
    <w:rsid w:val="008C2AC3"/>
    <w:rsid w:val="008C65D2"/>
    <w:rsid w:val="008D2D19"/>
    <w:rsid w:val="008D4991"/>
    <w:rsid w:val="008D4D56"/>
    <w:rsid w:val="008D5031"/>
    <w:rsid w:val="008D5E92"/>
    <w:rsid w:val="008D7A21"/>
    <w:rsid w:val="008D7CB3"/>
    <w:rsid w:val="008E4274"/>
    <w:rsid w:val="008E7840"/>
    <w:rsid w:val="008E7E1E"/>
    <w:rsid w:val="008F1EB4"/>
    <w:rsid w:val="008F2B69"/>
    <w:rsid w:val="008F383C"/>
    <w:rsid w:val="008F5ABE"/>
    <w:rsid w:val="00903054"/>
    <w:rsid w:val="009064F2"/>
    <w:rsid w:val="0090667E"/>
    <w:rsid w:val="00911CB6"/>
    <w:rsid w:val="00912333"/>
    <w:rsid w:val="00912E09"/>
    <w:rsid w:val="00912E9D"/>
    <w:rsid w:val="00915138"/>
    <w:rsid w:val="00915A20"/>
    <w:rsid w:val="00916B70"/>
    <w:rsid w:val="00921032"/>
    <w:rsid w:val="009248AC"/>
    <w:rsid w:val="00924C4E"/>
    <w:rsid w:val="009257BF"/>
    <w:rsid w:val="009263CD"/>
    <w:rsid w:val="00931DF0"/>
    <w:rsid w:val="00931FB8"/>
    <w:rsid w:val="0093257A"/>
    <w:rsid w:val="00940F51"/>
    <w:rsid w:val="00942094"/>
    <w:rsid w:val="009436BE"/>
    <w:rsid w:val="00947D5D"/>
    <w:rsid w:val="009514A3"/>
    <w:rsid w:val="009523F6"/>
    <w:rsid w:val="0095280E"/>
    <w:rsid w:val="00953A1A"/>
    <w:rsid w:val="00954646"/>
    <w:rsid w:val="0095538F"/>
    <w:rsid w:val="00956736"/>
    <w:rsid w:val="00957CC6"/>
    <w:rsid w:val="00962EA2"/>
    <w:rsid w:val="009636E0"/>
    <w:rsid w:val="00966DEE"/>
    <w:rsid w:val="009670C4"/>
    <w:rsid w:val="00971B3C"/>
    <w:rsid w:val="00971C6B"/>
    <w:rsid w:val="00974D74"/>
    <w:rsid w:val="0097599D"/>
    <w:rsid w:val="00975ED9"/>
    <w:rsid w:val="0097710F"/>
    <w:rsid w:val="00977428"/>
    <w:rsid w:val="009815B4"/>
    <w:rsid w:val="009820AE"/>
    <w:rsid w:val="00982B43"/>
    <w:rsid w:val="009850B2"/>
    <w:rsid w:val="009855BB"/>
    <w:rsid w:val="00986869"/>
    <w:rsid w:val="009879CE"/>
    <w:rsid w:val="00992955"/>
    <w:rsid w:val="009929FF"/>
    <w:rsid w:val="00992A31"/>
    <w:rsid w:val="00995840"/>
    <w:rsid w:val="00996E2C"/>
    <w:rsid w:val="00996F8E"/>
    <w:rsid w:val="009A1F13"/>
    <w:rsid w:val="009A28D3"/>
    <w:rsid w:val="009A28E3"/>
    <w:rsid w:val="009A30A8"/>
    <w:rsid w:val="009A3CA0"/>
    <w:rsid w:val="009A51DA"/>
    <w:rsid w:val="009A6465"/>
    <w:rsid w:val="009A6987"/>
    <w:rsid w:val="009A792A"/>
    <w:rsid w:val="009B03B6"/>
    <w:rsid w:val="009B4990"/>
    <w:rsid w:val="009B6755"/>
    <w:rsid w:val="009B6D63"/>
    <w:rsid w:val="009B7AC4"/>
    <w:rsid w:val="009C0692"/>
    <w:rsid w:val="009C0A33"/>
    <w:rsid w:val="009C10CD"/>
    <w:rsid w:val="009C1F88"/>
    <w:rsid w:val="009C5E12"/>
    <w:rsid w:val="009C638C"/>
    <w:rsid w:val="009C7ECF"/>
    <w:rsid w:val="009C7FE3"/>
    <w:rsid w:val="009D20A3"/>
    <w:rsid w:val="009D62DD"/>
    <w:rsid w:val="009D6FD9"/>
    <w:rsid w:val="009E1F36"/>
    <w:rsid w:val="009E4DD5"/>
    <w:rsid w:val="009F09B8"/>
    <w:rsid w:val="009F1AAF"/>
    <w:rsid w:val="009F1CCA"/>
    <w:rsid w:val="009F2DC7"/>
    <w:rsid w:val="009F2FB0"/>
    <w:rsid w:val="009F346C"/>
    <w:rsid w:val="009F4374"/>
    <w:rsid w:val="009F49AA"/>
    <w:rsid w:val="009F5CFC"/>
    <w:rsid w:val="009F62D3"/>
    <w:rsid w:val="009F7691"/>
    <w:rsid w:val="009F7E48"/>
    <w:rsid w:val="00A001FB"/>
    <w:rsid w:val="00A03282"/>
    <w:rsid w:val="00A058C7"/>
    <w:rsid w:val="00A13D1C"/>
    <w:rsid w:val="00A14215"/>
    <w:rsid w:val="00A15887"/>
    <w:rsid w:val="00A16E88"/>
    <w:rsid w:val="00A171AC"/>
    <w:rsid w:val="00A22C86"/>
    <w:rsid w:val="00A24908"/>
    <w:rsid w:val="00A24C7D"/>
    <w:rsid w:val="00A24F78"/>
    <w:rsid w:val="00A258B5"/>
    <w:rsid w:val="00A25DD3"/>
    <w:rsid w:val="00A27F5A"/>
    <w:rsid w:val="00A30C09"/>
    <w:rsid w:val="00A30DCD"/>
    <w:rsid w:val="00A31357"/>
    <w:rsid w:val="00A33526"/>
    <w:rsid w:val="00A33CD7"/>
    <w:rsid w:val="00A34AAF"/>
    <w:rsid w:val="00A34FCB"/>
    <w:rsid w:val="00A35592"/>
    <w:rsid w:val="00A3579D"/>
    <w:rsid w:val="00A375ED"/>
    <w:rsid w:val="00A40EE9"/>
    <w:rsid w:val="00A41698"/>
    <w:rsid w:val="00A4349E"/>
    <w:rsid w:val="00A437DF"/>
    <w:rsid w:val="00A45026"/>
    <w:rsid w:val="00A453C9"/>
    <w:rsid w:val="00A466A6"/>
    <w:rsid w:val="00A47665"/>
    <w:rsid w:val="00A50469"/>
    <w:rsid w:val="00A53075"/>
    <w:rsid w:val="00A54C76"/>
    <w:rsid w:val="00A560F6"/>
    <w:rsid w:val="00A575FB"/>
    <w:rsid w:val="00A60CCA"/>
    <w:rsid w:val="00A61EFC"/>
    <w:rsid w:val="00A66459"/>
    <w:rsid w:val="00A67502"/>
    <w:rsid w:val="00A70755"/>
    <w:rsid w:val="00A7103E"/>
    <w:rsid w:val="00A71365"/>
    <w:rsid w:val="00A713ED"/>
    <w:rsid w:val="00A716AA"/>
    <w:rsid w:val="00A728E1"/>
    <w:rsid w:val="00A72B2E"/>
    <w:rsid w:val="00A748C9"/>
    <w:rsid w:val="00A75729"/>
    <w:rsid w:val="00A75DE5"/>
    <w:rsid w:val="00A76251"/>
    <w:rsid w:val="00A80445"/>
    <w:rsid w:val="00A80B63"/>
    <w:rsid w:val="00A83640"/>
    <w:rsid w:val="00A84380"/>
    <w:rsid w:val="00A845D0"/>
    <w:rsid w:val="00A85C8A"/>
    <w:rsid w:val="00A86230"/>
    <w:rsid w:val="00A87B4A"/>
    <w:rsid w:val="00A87FFD"/>
    <w:rsid w:val="00A9288E"/>
    <w:rsid w:val="00A9291A"/>
    <w:rsid w:val="00A9503D"/>
    <w:rsid w:val="00A968F6"/>
    <w:rsid w:val="00A96929"/>
    <w:rsid w:val="00AA142B"/>
    <w:rsid w:val="00AA2C52"/>
    <w:rsid w:val="00AA3548"/>
    <w:rsid w:val="00AA3E91"/>
    <w:rsid w:val="00AA3F7D"/>
    <w:rsid w:val="00AA4480"/>
    <w:rsid w:val="00AA582D"/>
    <w:rsid w:val="00AA65D3"/>
    <w:rsid w:val="00AA6ACB"/>
    <w:rsid w:val="00AB22AE"/>
    <w:rsid w:val="00AB42CA"/>
    <w:rsid w:val="00AB4603"/>
    <w:rsid w:val="00AB46CE"/>
    <w:rsid w:val="00AB4ACE"/>
    <w:rsid w:val="00AB57AE"/>
    <w:rsid w:val="00AB68AB"/>
    <w:rsid w:val="00AC4CA9"/>
    <w:rsid w:val="00AC4F8A"/>
    <w:rsid w:val="00AC6D71"/>
    <w:rsid w:val="00AC762F"/>
    <w:rsid w:val="00AD2462"/>
    <w:rsid w:val="00AD3226"/>
    <w:rsid w:val="00AD431C"/>
    <w:rsid w:val="00AD6070"/>
    <w:rsid w:val="00AD6398"/>
    <w:rsid w:val="00AD7D35"/>
    <w:rsid w:val="00AE05BE"/>
    <w:rsid w:val="00AE06D8"/>
    <w:rsid w:val="00AE0944"/>
    <w:rsid w:val="00AE1354"/>
    <w:rsid w:val="00AE3414"/>
    <w:rsid w:val="00AE676C"/>
    <w:rsid w:val="00AF0398"/>
    <w:rsid w:val="00AF09C9"/>
    <w:rsid w:val="00AF1E2D"/>
    <w:rsid w:val="00AF3604"/>
    <w:rsid w:val="00AF37B1"/>
    <w:rsid w:val="00AF5138"/>
    <w:rsid w:val="00AF5D19"/>
    <w:rsid w:val="00AF5F39"/>
    <w:rsid w:val="00AF65B6"/>
    <w:rsid w:val="00AF7FDB"/>
    <w:rsid w:val="00B0059D"/>
    <w:rsid w:val="00B00F8A"/>
    <w:rsid w:val="00B016C4"/>
    <w:rsid w:val="00B0250E"/>
    <w:rsid w:val="00B03339"/>
    <w:rsid w:val="00B0459A"/>
    <w:rsid w:val="00B04DB4"/>
    <w:rsid w:val="00B0539C"/>
    <w:rsid w:val="00B056F3"/>
    <w:rsid w:val="00B06FC6"/>
    <w:rsid w:val="00B07246"/>
    <w:rsid w:val="00B102FB"/>
    <w:rsid w:val="00B140F0"/>
    <w:rsid w:val="00B17A0C"/>
    <w:rsid w:val="00B17A98"/>
    <w:rsid w:val="00B20257"/>
    <w:rsid w:val="00B22AA5"/>
    <w:rsid w:val="00B23B8C"/>
    <w:rsid w:val="00B25B13"/>
    <w:rsid w:val="00B265A5"/>
    <w:rsid w:val="00B31CCA"/>
    <w:rsid w:val="00B325C1"/>
    <w:rsid w:val="00B325EF"/>
    <w:rsid w:val="00B3297C"/>
    <w:rsid w:val="00B32A4C"/>
    <w:rsid w:val="00B35B21"/>
    <w:rsid w:val="00B407C1"/>
    <w:rsid w:val="00B420FA"/>
    <w:rsid w:val="00B440F3"/>
    <w:rsid w:val="00B448C6"/>
    <w:rsid w:val="00B4518A"/>
    <w:rsid w:val="00B47568"/>
    <w:rsid w:val="00B528D7"/>
    <w:rsid w:val="00B539BE"/>
    <w:rsid w:val="00B540A3"/>
    <w:rsid w:val="00B543BA"/>
    <w:rsid w:val="00B55F80"/>
    <w:rsid w:val="00B572B6"/>
    <w:rsid w:val="00B57828"/>
    <w:rsid w:val="00B60841"/>
    <w:rsid w:val="00B62107"/>
    <w:rsid w:val="00B637A5"/>
    <w:rsid w:val="00B6405C"/>
    <w:rsid w:val="00B6692F"/>
    <w:rsid w:val="00B70148"/>
    <w:rsid w:val="00B70B69"/>
    <w:rsid w:val="00B71509"/>
    <w:rsid w:val="00B7268E"/>
    <w:rsid w:val="00B73DDB"/>
    <w:rsid w:val="00B73F27"/>
    <w:rsid w:val="00B7653C"/>
    <w:rsid w:val="00B77043"/>
    <w:rsid w:val="00B816E0"/>
    <w:rsid w:val="00B8205C"/>
    <w:rsid w:val="00B823E9"/>
    <w:rsid w:val="00B826D7"/>
    <w:rsid w:val="00B86D8B"/>
    <w:rsid w:val="00B90BE2"/>
    <w:rsid w:val="00B90F47"/>
    <w:rsid w:val="00B910DA"/>
    <w:rsid w:val="00B92375"/>
    <w:rsid w:val="00B933C7"/>
    <w:rsid w:val="00B934A7"/>
    <w:rsid w:val="00B93ADC"/>
    <w:rsid w:val="00B94A71"/>
    <w:rsid w:val="00B94E8C"/>
    <w:rsid w:val="00B97097"/>
    <w:rsid w:val="00BA4731"/>
    <w:rsid w:val="00BA49E5"/>
    <w:rsid w:val="00BA4C7A"/>
    <w:rsid w:val="00BA6917"/>
    <w:rsid w:val="00BA7881"/>
    <w:rsid w:val="00BB24CD"/>
    <w:rsid w:val="00BB2C77"/>
    <w:rsid w:val="00BC02FA"/>
    <w:rsid w:val="00BC3FE3"/>
    <w:rsid w:val="00BD0EC2"/>
    <w:rsid w:val="00BD116C"/>
    <w:rsid w:val="00BD17F1"/>
    <w:rsid w:val="00BD18A1"/>
    <w:rsid w:val="00BD1CF6"/>
    <w:rsid w:val="00BD219C"/>
    <w:rsid w:val="00BD4CB1"/>
    <w:rsid w:val="00BD50DA"/>
    <w:rsid w:val="00BE02CC"/>
    <w:rsid w:val="00BE30D2"/>
    <w:rsid w:val="00BE641D"/>
    <w:rsid w:val="00BE6CFD"/>
    <w:rsid w:val="00BE6EAD"/>
    <w:rsid w:val="00BF2C02"/>
    <w:rsid w:val="00BF72C8"/>
    <w:rsid w:val="00BF7EDC"/>
    <w:rsid w:val="00C003AA"/>
    <w:rsid w:val="00C00BF2"/>
    <w:rsid w:val="00C00EE4"/>
    <w:rsid w:val="00C0278A"/>
    <w:rsid w:val="00C027C4"/>
    <w:rsid w:val="00C040D4"/>
    <w:rsid w:val="00C052F9"/>
    <w:rsid w:val="00C06081"/>
    <w:rsid w:val="00C06709"/>
    <w:rsid w:val="00C06D88"/>
    <w:rsid w:val="00C07FD7"/>
    <w:rsid w:val="00C101FA"/>
    <w:rsid w:val="00C10278"/>
    <w:rsid w:val="00C10536"/>
    <w:rsid w:val="00C118DF"/>
    <w:rsid w:val="00C13EF8"/>
    <w:rsid w:val="00C15A4F"/>
    <w:rsid w:val="00C163A7"/>
    <w:rsid w:val="00C16A3D"/>
    <w:rsid w:val="00C17866"/>
    <w:rsid w:val="00C21E5B"/>
    <w:rsid w:val="00C22012"/>
    <w:rsid w:val="00C23468"/>
    <w:rsid w:val="00C24DED"/>
    <w:rsid w:val="00C25F02"/>
    <w:rsid w:val="00C315AE"/>
    <w:rsid w:val="00C32227"/>
    <w:rsid w:val="00C338A5"/>
    <w:rsid w:val="00C33ED1"/>
    <w:rsid w:val="00C352A6"/>
    <w:rsid w:val="00C368E3"/>
    <w:rsid w:val="00C40060"/>
    <w:rsid w:val="00C40866"/>
    <w:rsid w:val="00C408DC"/>
    <w:rsid w:val="00C42972"/>
    <w:rsid w:val="00C45BAC"/>
    <w:rsid w:val="00C503A3"/>
    <w:rsid w:val="00C50E71"/>
    <w:rsid w:val="00C54DCB"/>
    <w:rsid w:val="00C559B6"/>
    <w:rsid w:val="00C5697C"/>
    <w:rsid w:val="00C5743B"/>
    <w:rsid w:val="00C574C2"/>
    <w:rsid w:val="00C60318"/>
    <w:rsid w:val="00C6264D"/>
    <w:rsid w:val="00C673B2"/>
    <w:rsid w:val="00C67581"/>
    <w:rsid w:val="00C70A81"/>
    <w:rsid w:val="00C717E5"/>
    <w:rsid w:val="00C71D68"/>
    <w:rsid w:val="00C72CC2"/>
    <w:rsid w:val="00C74B26"/>
    <w:rsid w:val="00C775C6"/>
    <w:rsid w:val="00C77AF5"/>
    <w:rsid w:val="00C82CA0"/>
    <w:rsid w:val="00C84742"/>
    <w:rsid w:val="00C84956"/>
    <w:rsid w:val="00C84F93"/>
    <w:rsid w:val="00C91D19"/>
    <w:rsid w:val="00C91DA3"/>
    <w:rsid w:val="00C927B9"/>
    <w:rsid w:val="00C92A4E"/>
    <w:rsid w:val="00C93279"/>
    <w:rsid w:val="00C943B3"/>
    <w:rsid w:val="00C95AB8"/>
    <w:rsid w:val="00C95D97"/>
    <w:rsid w:val="00C96C17"/>
    <w:rsid w:val="00C97B75"/>
    <w:rsid w:val="00CA2E45"/>
    <w:rsid w:val="00CA3E9D"/>
    <w:rsid w:val="00CA46A4"/>
    <w:rsid w:val="00CA4EB9"/>
    <w:rsid w:val="00CA5621"/>
    <w:rsid w:val="00CA57C7"/>
    <w:rsid w:val="00CA60F4"/>
    <w:rsid w:val="00CA781A"/>
    <w:rsid w:val="00CB13AD"/>
    <w:rsid w:val="00CB143F"/>
    <w:rsid w:val="00CB17EA"/>
    <w:rsid w:val="00CB2698"/>
    <w:rsid w:val="00CB28C2"/>
    <w:rsid w:val="00CB5A9E"/>
    <w:rsid w:val="00CB69B7"/>
    <w:rsid w:val="00CB751A"/>
    <w:rsid w:val="00CB7630"/>
    <w:rsid w:val="00CB7BEF"/>
    <w:rsid w:val="00CC1D99"/>
    <w:rsid w:val="00CC2167"/>
    <w:rsid w:val="00CC2473"/>
    <w:rsid w:val="00CC36CB"/>
    <w:rsid w:val="00CC3EBF"/>
    <w:rsid w:val="00CC4306"/>
    <w:rsid w:val="00CC740C"/>
    <w:rsid w:val="00CC7467"/>
    <w:rsid w:val="00CD021B"/>
    <w:rsid w:val="00CD1341"/>
    <w:rsid w:val="00CD19D2"/>
    <w:rsid w:val="00CD795E"/>
    <w:rsid w:val="00CE02F1"/>
    <w:rsid w:val="00CE077E"/>
    <w:rsid w:val="00CE2D20"/>
    <w:rsid w:val="00CE5892"/>
    <w:rsid w:val="00CE62D3"/>
    <w:rsid w:val="00CE667C"/>
    <w:rsid w:val="00CE6A95"/>
    <w:rsid w:val="00CF1895"/>
    <w:rsid w:val="00CF1E93"/>
    <w:rsid w:val="00CF3FBB"/>
    <w:rsid w:val="00CF5E09"/>
    <w:rsid w:val="00CF73A9"/>
    <w:rsid w:val="00CF78C9"/>
    <w:rsid w:val="00CF7F98"/>
    <w:rsid w:val="00D0053F"/>
    <w:rsid w:val="00D02CFF"/>
    <w:rsid w:val="00D02E42"/>
    <w:rsid w:val="00D066D0"/>
    <w:rsid w:val="00D078D7"/>
    <w:rsid w:val="00D1052B"/>
    <w:rsid w:val="00D10EE3"/>
    <w:rsid w:val="00D116DF"/>
    <w:rsid w:val="00D12F0E"/>
    <w:rsid w:val="00D12FAC"/>
    <w:rsid w:val="00D15CAF"/>
    <w:rsid w:val="00D20CF5"/>
    <w:rsid w:val="00D2115A"/>
    <w:rsid w:val="00D22DBE"/>
    <w:rsid w:val="00D24207"/>
    <w:rsid w:val="00D269F6"/>
    <w:rsid w:val="00D27376"/>
    <w:rsid w:val="00D27C6F"/>
    <w:rsid w:val="00D318DC"/>
    <w:rsid w:val="00D32CFF"/>
    <w:rsid w:val="00D33A58"/>
    <w:rsid w:val="00D33ED5"/>
    <w:rsid w:val="00D37BFE"/>
    <w:rsid w:val="00D37E6D"/>
    <w:rsid w:val="00D41D6D"/>
    <w:rsid w:val="00D42E2E"/>
    <w:rsid w:val="00D4327B"/>
    <w:rsid w:val="00D43CFF"/>
    <w:rsid w:val="00D4694F"/>
    <w:rsid w:val="00D46B6C"/>
    <w:rsid w:val="00D46F15"/>
    <w:rsid w:val="00D47093"/>
    <w:rsid w:val="00D475FB"/>
    <w:rsid w:val="00D53A82"/>
    <w:rsid w:val="00D571E2"/>
    <w:rsid w:val="00D60FA0"/>
    <w:rsid w:val="00D62A86"/>
    <w:rsid w:val="00D62CB7"/>
    <w:rsid w:val="00D633FC"/>
    <w:rsid w:val="00D6411B"/>
    <w:rsid w:val="00D661B2"/>
    <w:rsid w:val="00D6645B"/>
    <w:rsid w:val="00D66C4B"/>
    <w:rsid w:val="00D70046"/>
    <w:rsid w:val="00D70ACA"/>
    <w:rsid w:val="00D73E43"/>
    <w:rsid w:val="00D77B48"/>
    <w:rsid w:val="00D80B90"/>
    <w:rsid w:val="00D83AA7"/>
    <w:rsid w:val="00D8401D"/>
    <w:rsid w:val="00D84C61"/>
    <w:rsid w:val="00D85B2C"/>
    <w:rsid w:val="00D862C3"/>
    <w:rsid w:val="00D87D3C"/>
    <w:rsid w:val="00D91D94"/>
    <w:rsid w:val="00D92674"/>
    <w:rsid w:val="00D93D07"/>
    <w:rsid w:val="00D94EC1"/>
    <w:rsid w:val="00D978C0"/>
    <w:rsid w:val="00DA06FB"/>
    <w:rsid w:val="00DA0707"/>
    <w:rsid w:val="00DA309A"/>
    <w:rsid w:val="00DA3280"/>
    <w:rsid w:val="00DA4C71"/>
    <w:rsid w:val="00DA5A52"/>
    <w:rsid w:val="00DA6E00"/>
    <w:rsid w:val="00DB12A6"/>
    <w:rsid w:val="00DB305A"/>
    <w:rsid w:val="00DB4526"/>
    <w:rsid w:val="00DB488C"/>
    <w:rsid w:val="00DB4BFC"/>
    <w:rsid w:val="00DB576A"/>
    <w:rsid w:val="00DB583D"/>
    <w:rsid w:val="00DB72CF"/>
    <w:rsid w:val="00DC0A7A"/>
    <w:rsid w:val="00DC2536"/>
    <w:rsid w:val="00DC2634"/>
    <w:rsid w:val="00DC2B96"/>
    <w:rsid w:val="00DC2F82"/>
    <w:rsid w:val="00DC3416"/>
    <w:rsid w:val="00DC5E7B"/>
    <w:rsid w:val="00DC6794"/>
    <w:rsid w:val="00DC763C"/>
    <w:rsid w:val="00DC7B6D"/>
    <w:rsid w:val="00DD0242"/>
    <w:rsid w:val="00DD12DE"/>
    <w:rsid w:val="00DD239A"/>
    <w:rsid w:val="00DD3947"/>
    <w:rsid w:val="00DD3ECC"/>
    <w:rsid w:val="00DD723E"/>
    <w:rsid w:val="00DD7CFE"/>
    <w:rsid w:val="00DE0570"/>
    <w:rsid w:val="00DE0C68"/>
    <w:rsid w:val="00DE2D9C"/>
    <w:rsid w:val="00DE5162"/>
    <w:rsid w:val="00DE5910"/>
    <w:rsid w:val="00DE63D9"/>
    <w:rsid w:val="00DF0743"/>
    <w:rsid w:val="00DF0D52"/>
    <w:rsid w:val="00DF434C"/>
    <w:rsid w:val="00DF4DDD"/>
    <w:rsid w:val="00DF4E1A"/>
    <w:rsid w:val="00DF751F"/>
    <w:rsid w:val="00E00581"/>
    <w:rsid w:val="00E018CD"/>
    <w:rsid w:val="00E04A32"/>
    <w:rsid w:val="00E07B64"/>
    <w:rsid w:val="00E10033"/>
    <w:rsid w:val="00E10265"/>
    <w:rsid w:val="00E115D3"/>
    <w:rsid w:val="00E16986"/>
    <w:rsid w:val="00E20113"/>
    <w:rsid w:val="00E2097E"/>
    <w:rsid w:val="00E214C6"/>
    <w:rsid w:val="00E25844"/>
    <w:rsid w:val="00E2638D"/>
    <w:rsid w:val="00E30FC4"/>
    <w:rsid w:val="00E3105B"/>
    <w:rsid w:val="00E3359D"/>
    <w:rsid w:val="00E33A8B"/>
    <w:rsid w:val="00E33D68"/>
    <w:rsid w:val="00E34145"/>
    <w:rsid w:val="00E3524E"/>
    <w:rsid w:val="00E361AF"/>
    <w:rsid w:val="00E41347"/>
    <w:rsid w:val="00E41CA9"/>
    <w:rsid w:val="00E45151"/>
    <w:rsid w:val="00E46131"/>
    <w:rsid w:val="00E467CA"/>
    <w:rsid w:val="00E50B42"/>
    <w:rsid w:val="00E51BB5"/>
    <w:rsid w:val="00E5280D"/>
    <w:rsid w:val="00E53A97"/>
    <w:rsid w:val="00E54B61"/>
    <w:rsid w:val="00E54F23"/>
    <w:rsid w:val="00E55DE3"/>
    <w:rsid w:val="00E56C61"/>
    <w:rsid w:val="00E60C22"/>
    <w:rsid w:val="00E61787"/>
    <w:rsid w:val="00E63680"/>
    <w:rsid w:val="00E636D1"/>
    <w:rsid w:val="00E6401E"/>
    <w:rsid w:val="00E6438B"/>
    <w:rsid w:val="00E65097"/>
    <w:rsid w:val="00E65EC4"/>
    <w:rsid w:val="00E671FC"/>
    <w:rsid w:val="00E67D1E"/>
    <w:rsid w:val="00E714C1"/>
    <w:rsid w:val="00E716B6"/>
    <w:rsid w:val="00E71BA3"/>
    <w:rsid w:val="00E7290E"/>
    <w:rsid w:val="00E7330A"/>
    <w:rsid w:val="00E73314"/>
    <w:rsid w:val="00E7449C"/>
    <w:rsid w:val="00E74537"/>
    <w:rsid w:val="00E75217"/>
    <w:rsid w:val="00E7528D"/>
    <w:rsid w:val="00E770FD"/>
    <w:rsid w:val="00E772EB"/>
    <w:rsid w:val="00E80268"/>
    <w:rsid w:val="00E81A8C"/>
    <w:rsid w:val="00E826AE"/>
    <w:rsid w:val="00E83671"/>
    <w:rsid w:val="00E8425F"/>
    <w:rsid w:val="00E901B2"/>
    <w:rsid w:val="00E91631"/>
    <w:rsid w:val="00E916D9"/>
    <w:rsid w:val="00E91CDB"/>
    <w:rsid w:val="00E92086"/>
    <w:rsid w:val="00E93E58"/>
    <w:rsid w:val="00E974D9"/>
    <w:rsid w:val="00E97BF2"/>
    <w:rsid w:val="00EA2244"/>
    <w:rsid w:val="00EA33B1"/>
    <w:rsid w:val="00EA727C"/>
    <w:rsid w:val="00EA7BA5"/>
    <w:rsid w:val="00EB1D89"/>
    <w:rsid w:val="00EB216C"/>
    <w:rsid w:val="00EB3076"/>
    <w:rsid w:val="00EB46CF"/>
    <w:rsid w:val="00EB6FAA"/>
    <w:rsid w:val="00EC335D"/>
    <w:rsid w:val="00EC3B7A"/>
    <w:rsid w:val="00EC60A3"/>
    <w:rsid w:val="00ED1E62"/>
    <w:rsid w:val="00ED1ECE"/>
    <w:rsid w:val="00ED2A52"/>
    <w:rsid w:val="00ED3174"/>
    <w:rsid w:val="00ED41D7"/>
    <w:rsid w:val="00ED4B31"/>
    <w:rsid w:val="00EE0654"/>
    <w:rsid w:val="00EE2242"/>
    <w:rsid w:val="00EE27B0"/>
    <w:rsid w:val="00EE2FE9"/>
    <w:rsid w:val="00EE3506"/>
    <w:rsid w:val="00EE357C"/>
    <w:rsid w:val="00EE4B18"/>
    <w:rsid w:val="00EE6AAC"/>
    <w:rsid w:val="00EE73F3"/>
    <w:rsid w:val="00EF080E"/>
    <w:rsid w:val="00EF0916"/>
    <w:rsid w:val="00EF1B8F"/>
    <w:rsid w:val="00EF22B7"/>
    <w:rsid w:val="00EF2A24"/>
    <w:rsid w:val="00EF50AA"/>
    <w:rsid w:val="00EF555E"/>
    <w:rsid w:val="00EF7A73"/>
    <w:rsid w:val="00EF7EA4"/>
    <w:rsid w:val="00F0057D"/>
    <w:rsid w:val="00F006A6"/>
    <w:rsid w:val="00F02013"/>
    <w:rsid w:val="00F026E7"/>
    <w:rsid w:val="00F0419B"/>
    <w:rsid w:val="00F045DF"/>
    <w:rsid w:val="00F051E0"/>
    <w:rsid w:val="00F05D4B"/>
    <w:rsid w:val="00F06C39"/>
    <w:rsid w:val="00F13CBA"/>
    <w:rsid w:val="00F15443"/>
    <w:rsid w:val="00F17645"/>
    <w:rsid w:val="00F21C12"/>
    <w:rsid w:val="00F23646"/>
    <w:rsid w:val="00F24EEB"/>
    <w:rsid w:val="00F25CD4"/>
    <w:rsid w:val="00F307A4"/>
    <w:rsid w:val="00F30ACF"/>
    <w:rsid w:val="00F30B76"/>
    <w:rsid w:val="00F31215"/>
    <w:rsid w:val="00F32BD0"/>
    <w:rsid w:val="00F339A8"/>
    <w:rsid w:val="00F356F3"/>
    <w:rsid w:val="00F3582C"/>
    <w:rsid w:val="00F369C3"/>
    <w:rsid w:val="00F371D5"/>
    <w:rsid w:val="00F376DA"/>
    <w:rsid w:val="00F37745"/>
    <w:rsid w:val="00F4088F"/>
    <w:rsid w:val="00F4092F"/>
    <w:rsid w:val="00F40E3A"/>
    <w:rsid w:val="00F41560"/>
    <w:rsid w:val="00F42AA8"/>
    <w:rsid w:val="00F42D0A"/>
    <w:rsid w:val="00F43D36"/>
    <w:rsid w:val="00F449A2"/>
    <w:rsid w:val="00F479EC"/>
    <w:rsid w:val="00F50B75"/>
    <w:rsid w:val="00F50D3A"/>
    <w:rsid w:val="00F514A1"/>
    <w:rsid w:val="00F53EA0"/>
    <w:rsid w:val="00F56C79"/>
    <w:rsid w:val="00F57691"/>
    <w:rsid w:val="00F62C27"/>
    <w:rsid w:val="00F62DB2"/>
    <w:rsid w:val="00F6314B"/>
    <w:rsid w:val="00F63A57"/>
    <w:rsid w:val="00F65A66"/>
    <w:rsid w:val="00F711B1"/>
    <w:rsid w:val="00F71D5E"/>
    <w:rsid w:val="00F73D79"/>
    <w:rsid w:val="00F8045C"/>
    <w:rsid w:val="00F8094C"/>
    <w:rsid w:val="00F810C5"/>
    <w:rsid w:val="00F82964"/>
    <w:rsid w:val="00F83C1F"/>
    <w:rsid w:val="00F84EC2"/>
    <w:rsid w:val="00F8525F"/>
    <w:rsid w:val="00F87264"/>
    <w:rsid w:val="00F878FE"/>
    <w:rsid w:val="00F91D01"/>
    <w:rsid w:val="00F92603"/>
    <w:rsid w:val="00F931B4"/>
    <w:rsid w:val="00F93E9E"/>
    <w:rsid w:val="00F94A57"/>
    <w:rsid w:val="00F97FC2"/>
    <w:rsid w:val="00FA155A"/>
    <w:rsid w:val="00FA2636"/>
    <w:rsid w:val="00FA3656"/>
    <w:rsid w:val="00FA3758"/>
    <w:rsid w:val="00FA4DCB"/>
    <w:rsid w:val="00FA4F6A"/>
    <w:rsid w:val="00FA5B7B"/>
    <w:rsid w:val="00FA5BD2"/>
    <w:rsid w:val="00FB154B"/>
    <w:rsid w:val="00FB1788"/>
    <w:rsid w:val="00FB1A7F"/>
    <w:rsid w:val="00FB23C0"/>
    <w:rsid w:val="00FB280F"/>
    <w:rsid w:val="00FB2B31"/>
    <w:rsid w:val="00FB345D"/>
    <w:rsid w:val="00FB3696"/>
    <w:rsid w:val="00FB4202"/>
    <w:rsid w:val="00FB6217"/>
    <w:rsid w:val="00FB6B8A"/>
    <w:rsid w:val="00FC08CD"/>
    <w:rsid w:val="00FC16FD"/>
    <w:rsid w:val="00FC1DD7"/>
    <w:rsid w:val="00FC201D"/>
    <w:rsid w:val="00FC2FF7"/>
    <w:rsid w:val="00FC3988"/>
    <w:rsid w:val="00FC516E"/>
    <w:rsid w:val="00FC5B20"/>
    <w:rsid w:val="00FC765B"/>
    <w:rsid w:val="00FD0F75"/>
    <w:rsid w:val="00FD24FF"/>
    <w:rsid w:val="00FD3339"/>
    <w:rsid w:val="00FD4381"/>
    <w:rsid w:val="00FD47C7"/>
    <w:rsid w:val="00FD6231"/>
    <w:rsid w:val="00FE0AB6"/>
    <w:rsid w:val="00FE19B7"/>
    <w:rsid w:val="00FE2560"/>
    <w:rsid w:val="00FE5215"/>
    <w:rsid w:val="00FE68BF"/>
    <w:rsid w:val="00FE69D4"/>
    <w:rsid w:val="00FE7F46"/>
    <w:rsid w:val="00FF0BE5"/>
    <w:rsid w:val="00FF4AE3"/>
    <w:rsid w:val="00FF4E3A"/>
    <w:rsid w:val="00FF7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A7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40A7F"/>
    <w:pPr>
      <w:ind w:firstLineChars="200" w:firstLine="420"/>
    </w:pPr>
  </w:style>
  <w:style w:type="table" w:styleId="TableGrid">
    <w:name w:val="Table Grid"/>
    <w:basedOn w:val="TableNormal"/>
    <w:uiPriority w:val="99"/>
    <w:rsid w:val="00B325EF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E68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E68B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E68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68B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48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149</Words>
  <Characters>853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海南省义务教育家庭经济困难学生生活补助申请表</dc:title>
  <dc:subject/>
  <dc:creator>h</dc:creator>
  <cp:keywords/>
  <dc:description/>
  <cp:lastModifiedBy>koaws</cp:lastModifiedBy>
  <cp:revision>3</cp:revision>
  <dcterms:created xsi:type="dcterms:W3CDTF">2020-08-21T02:28:00Z</dcterms:created>
  <dcterms:modified xsi:type="dcterms:W3CDTF">2020-08-24T03:15:00Z</dcterms:modified>
</cp:coreProperties>
</file>